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40808" w14:textId="77777777" w:rsidR="00EF1254" w:rsidRPr="002B3F5A" w:rsidRDefault="00EF1254" w:rsidP="009A6E76">
      <w:pPr>
        <w:spacing w:after="120"/>
        <w:ind w:left="142" w:firstLine="439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УТВЕРЖДЕН</w:t>
      </w:r>
    </w:p>
    <w:p w14:paraId="16140809" w14:textId="77777777" w:rsidR="00EF1254" w:rsidRPr="002B3F5A" w:rsidRDefault="00EF1254" w:rsidP="00EA7321">
      <w:pPr>
        <w:ind w:left="142" w:firstLine="439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постановлением мэра</w:t>
      </w:r>
    </w:p>
    <w:p w14:paraId="1614080A" w14:textId="77777777" w:rsidR="00EF1254" w:rsidRPr="002B3F5A" w:rsidRDefault="00EF1254" w:rsidP="00EA7321">
      <w:pPr>
        <w:ind w:left="142" w:firstLine="439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1909F01" w14:textId="77777777" w:rsidR="00EA7321" w:rsidRPr="002B3F5A" w:rsidRDefault="0032786B" w:rsidP="00EA7321">
      <w:pPr>
        <w:ind w:left="4536" w:firstLine="28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614080B" w14:textId="4EC91F89" w:rsidR="00EF1254" w:rsidRPr="002B3F5A" w:rsidRDefault="0032786B" w:rsidP="00EA7321">
      <w:pPr>
        <w:ind w:left="4536" w:firstLine="28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Сахалинской области</w:t>
      </w:r>
    </w:p>
    <w:p w14:paraId="1614080C" w14:textId="4BFC92BB" w:rsidR="00EF1254" w:rsidRPr="002B3F5A" w:rsidRDefault="00EF1254" w:rsidP="00EA7321">
      <w:pPr>
        <w:ind w:left="142" w:right="-46" w:firstLine="4394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-674193854"/>
          <w:placeholder>
            <w:docPart w:val="AA89389606E44628B25BBD71C3E13EB0"/>
          </w:placeholder>
        </w:sdtPr>
        <w:sdtEndPr/>
        <w:sdtContent>
          <w:r w:rsidR="009E5AAF">
            <w:rPr>
              <w:rFonts w:ascii="Times New Roman" w:hAnsi="Times New Roman"/>
              <w:sz w:val="28"/>
              <w:szCs w:val="28"/>
            </w:rPr>
            <w:t>03 июля 2026</w:t>
          </w:r>
          <w:r w:rsidRPr="002B3F5A">
            <w:rPr>
              <w:rFonts w:ascii="Times New Roman" w:hAnsi="Times New Roman"/>
              <w:sz w:val="28"/>
              <w:szCs w:val="28"/>
            </w:rPr>
            <w:t xml:space="preserve"> года</w:t>
          </w:r>
        </w:sdtContent>
      </w:sdt>
      <w:r w:rsidRPr="002B3F5A">
        <w:rPr>
          <w:rFonts w:ascii="Times New Roman" w:hAnsi="Times New Roman"/>
          <w:sz w:val="28"/>
          <w:szCs w:val="28"/>
        </w:rPr>
        <w:t xml:space="preserve"> </w:t>
      </w:r>
      <w:r w:rsidR="009E5AAF">
        <w:rPr>
          <w:rFonts w:ascii="Times New Roman" w:hAnsi="Times New Roman"/>
          <w:sz w:val="28"/>
          <w:szCs w:val="28"/>
        </w:rPr>
        <w:t>№ 130</w:t>
      </w:r>
      <w:bookmarkStart w:id="0" w:name="_GoBack"/>
      <w:bookmarkEnd w:id="0"/>
    </w:p>
    <w:p w14:paraId="1614080D" w14:textId="77777777" w:rsidR="00EF1254" w:rsidRPr="002B3F5A" w:rsidRDefault="00EF1254" w:rsidP="00F833C1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14:paraId="1614080E" w14:textId="77777777" w:rsidR="00EF1254" w:rsidRPr="002B3F5A" w:rsidRDefault="00EF1254" w:rsidP="00F833C1">
      <w:pPr>
        <w:ind w:firstLine="0"/>
        <w:jc w:val="left"/>
        <w:rPr>
          <w:rFonts w:ascii="Times New Roman" w:hAnsi="Times New Roman"/>
          <w:sz w:val="28"/>
          <w:szCs w:val="28"/>
          <w:u w:val="single"/>
        </w:rPr>
      </w:pPr>
    </w:p>
    <w:p w14:paraId="1614080F" w14:textId="77777777" w:rsidR="00EF1254" w:rsidRPr="002B3F5A" w:rsidRDefault="00EF1254" w:rsidP="00EA7321">
      <w:pPr>
        <w:widowControl w:val="0"/>
        <w:shd w:val="clear" w:color="auto" w:fill="FFFFFF"/>
        <w:suppressAutoHyphens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АДМИНИСТРАТИВНЫЙ РЕГЛАМЕНТ</w:t>
      </w:r>
    </w:p>
    <w:p w14:paraId="293F0D81" w14:textId="3C79CCF9" w:rsidR="00EA7321" w:rsidRPr="002B3F5A" w:rsidRDefault="00EF1254" w:rsidP="00EA7321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</w:t>
      </w:r>
      <w:r w:rsidR="009A6E76" w:rsidRPr="002B3F5A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14:paraId="3A3456B9" w14:textId="77777777" w:rsidR="00EA7321" w:rsidRPr="002B3F5A" w:rsidRDefault="00845273" w:rsidP="00EA7321">
      <w:pPr>
        <w:suppressAutoHyphens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</w:t>
      </w:r>
      <w:bookmarkStart w:id="1" w:name="_Hlk226385878"/>
      <w:r w:rsidR="008F5BE4" w:rsidRPr="002B3F5A">
        <w:rPr>
          <w:rFonts w:ascii="Times New Roman" w:hAnsi="Times New Roman"/>
          <w:bCs/>
          <w:sz w:val="28"/>
          <w:szCs w:val="28"/>
        </w:rPr>
        <w:t>Предоставление членам некоммерческих организаций</w:t>
      </w:r>
    </w:p>
    <w:p w14:paraId="77D016EA" w14:textId="77777777" w:rsidR="00EA7321" w:rsidRPr="002B3F5A" w:rsidRDefault="008F5BE4" w:rsidP="00EA7321">
      <w:pPr>
        <w:suppressAutoHyphens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садового или огородного земельног</w:t>
      </w:r>
      <w:r w:rsidR="00EA7321" w:rsidRPr="002B3F5A">
        <w:rPr>
          <w:rFonts w:ascii="Times New Roman" w:hAnsi="Times New Roman"/>
          <w:bCs/>
          <w:sz w:val="28"/>
          <w:szCs w:val="28"/>
        </w:rPr>
        <w:t>о участка без проведения торгов</w:t>
      </w:r>
    </w:p>
    <w:p w14:paraId="26C316A7" w14:textId="77777777" w:rsidR="00EA7321" w:rsidRPr="002B3F5A" w:rsidRDefault="008F5BE4" w:rsidP="00EA7321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в собственность бесплатно</w:t>
      </w:r>
      <w:bookmarkEnd w:id="1"/>
      <w:r w:rsidR="00845273" w:rsidRPr="002B3F5A">
        <w:rPr>
          <w:rFonts w:ascii="Times New Roman" w:hAnsi="Times New Roman"/>
          <w:sz w:val="28"/>
          <w:szCs w:val="28"/>
        </w:rPr>
        <w:t>»</w:t>
      </w:r>
    </w:p>
    <w:p w14:paraId="7606047C" w14:textId="77777777" w:rsidR="00EA7321" w:rsidRPr="002B3F5A" w:rsidRDefault="00EA7321" w:rsidP="009A6E76">
      <w:pPr>
        <w:suppressAutoHyphens/>
        <w:ind w:firstLine="0"/>
        <w:jc w:val="left"/>
        <w:rPr>
          <w:rFonts w:ascii="Times New Roman" w:hAnsi="Times New Roman"/>
          <w:sz w:val="28"/>
          <w:szCs w:val="28"/>
        </w:rPr>
      </w:pPr>
    </w:p>
    <w:p w14:paraId="7CC55540" w14:textId="2548D452" w:rsidR="00DC3FAD" w:rsidRPr="002B3F5A" w:rsidRDefault="00DC3FAD" w:rsidP="00EA7321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  <w:lang w:val="en-US"/>
        </w:rPr>
        <w:t>I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="00EF5309" w:rsidRPr="002B3F5A">
        <w:rPr>
          <w:rFonts w:ascii="Times New Roman" w:hAnsi="Times New Roman"/>
          <w:sz w:val="28"/>
          <w:szCs w:val="28"/>
        </w:rPr>
        <w:t>Общие положения</w:t>
      </w:r>
    </w:p>
    <w:p w14:paraId="39646A97" w14:textId="77777777" w:rsidR="00DC3FAD" w:rsidRPr="002B3F5A" w:rsidRDefault="00DC3FAD" w:rsidP="009A6E76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  <w:bookmarkStart w:id="2" w:name="Par43"/>
      <w:bookmarkEnd w:id="2"/>
    </w:p>
    <w:p w14:paraId="69AD12D3" w14:textId="5F68CC1E" w:rsidR="00837A21" w:rsidRPr="002B3F5A" w:rsidRDefault="00DC3FAD" w:rsidP="00532F06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Предмет регулирования </w:t>
      </w:r>
      <w:r w:rsidR="004C519E" w:rsidRPr="002B3F5A">
        <w:rPr>
          <w:rFonts w:ascii="Times New Roman" w:hAnsi="Times New Roman"/>
          <w:sz w:val="28"/>
          <w:szCs w:val="28"/>
        </w:rPr>
        <w:t>А</w:t>
      </w:r>
      <w:r w:rsidRPr="002B3F5A">
        <w:rPr>
          <w:rFonts w:ascii="Times New Roman" w:hAnsi="Times New Roman"/>
          <w:sz w:val="28"/>
          <w:szCs w:val="28"/>
        </w:rPr>
        <w:t>дминистративного регламента</w:t>
      </w:r>
    </w:p>
    <w:p w14:paraId="0EF56CBE" w14:textId="77777777" w:rsidR="00EA7321" w:rsidRPr="002B3F5A" w:rsidRDefault="00EA7321" w:rsidP="009A6E76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706DAEC1" w14:textId="211ED6B9" w:rsidR="00845273" w:rsidRPr="002B3F5A" w:rsidRDefault="00845273" w:rsidP="00EA7321">
      <w:pPr>
        <w:suppressAutoHyphens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1. Настоящий Административный регламент устанавливает порядок и стандарт предоставления муниципальной услуги «</w:t>
      </w:r>
      <w:r w:rsidR="008F5BE4" w:rsidRPr="002B3F5A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» (далее </w:t>
      </w:r>
      <w:r w:rsidR="00EA7321" w:rsidRPr="002B3F5A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муниципальная услуга).</w:t>
      </w:r>
    </w:p>
    <w:p w14:paraId="3AD62517" w14:textId="6F3833FC" w:rsidR="00845273" w:rsidRPr="002B3F5A" w:rsidRDefault="00845273" w:rsidP="00EA732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3" w:name="sub_1002"/>
      <w:r w:rsidRPr="002B3F5A">
        <w:rPr>
          <w:rFonts w:ascii="Times New Roman" w:hAnsi="Times New Roman"/>
          <w:sz w:val="28"/>
          <w:szCs w:val="28"/>
        </w:rPr>
        <w:t>2. Предметом регулирования настоящего регламента являются отношения, возникающие в связи с предоставлением муниципальной услуги.</w:t>
      </w:r>
    </w:p>
    <w:p w14:paraId="4459AA50" w14:textId="6FF61379" w:rsidR="00845273" w:rsidRPr="002B3F5A" w:rsidRDefault="00845273" w:rsidP="00EA732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3. Перечень условных обозначений и сокращений, применяемых в Административном реглам</w:t>
      </w:r>
      <w:r w:rsidR="009A6E76" w:rsidRPr="002B3F5A">
        <w:rPr>
          <w:rFonts w:ascii="Times New Roman" w:hAnsi="Times New Roman"/>
          <w:sz w:val="28"/>
          <w:szCs w:val="28"/>
        </w:rPr>
        <w:t xml:space="preserve">енте, содержатся в приложении </w:t>
      </w:r>
      <w:r w:rsidRPr="002B3F5A">
        <w:rPr>
          <w:rFonts w:ascii="Times New Roman" w:hAnsi="Times New Roman"/>
          <w:sz w:val="28"/>
          <w:szCs w:val="28"/>
        </w:rPr>
        <w:t>1 к настоящему Административному регламенту.</w:t>
      </w:r>
      <w:bookmarkEnd w:id="3"/>
    </w:p>
    <w:p w14:paraId="622D18C4" w14:textId="77777777" w:rsidR="00837A21" w:rsidRPr="002B3F5A" w:rsidRDefault="00837A21" w:rsidP="00EA732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026752" w14:textId="1B67D58E" w:rsidR="00837A21" w:rsidRPr="002B3F5A" w:rsidRDefault="00DC3FAD" w:rsidP="002B3F5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Круг заявителей</w:t>
      </w:r>
    </w:p>
    <w:p w14:paraId="4F2D012A" w14:textId="77777777" w:rsidR="00EA7321" w:rsidRPr="002B3F5A" w:rsidRDefault="00EA7321" w:rsidP="002B3F5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9CDC5AD" w14:textId="587A1BAB" w:rsidR="00845273" w:rsidRPr="002B3F5A" w:rsidRDefault="00EA7321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4. </w:t>
      </w:r>
      <w:r w:rsidR="00845273" w:rsidRPr="002B3F5A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являются физические лица</w:t>
      </w:r>
      <w:r w:rsidR="008F5BE4" w:rsidRPr="002B3F5A">
        <w:rPr>
          <w:rFonts w:ascii="Times New Roman" w:hAnsi="Times New Roman"/>
          <w:sz w:val="28"/>
          <w:szCs w:val="28"/>
        </w:rPr>
        <w:t xml:space="preserve"> </w:t>
      </w:r>
      <w:r w:rsidR="00845273" w:rsidRPr="002B3F5A">
        <w:rPr>
          <w:rFonts w:ascii="Times New Roman" w:hAnsi="Times New Roman"/>
          <w:sz w:val="28"/>
          <w:szCs w:val="28"/>
        </w:rPr>
        <w:t xml:space="preserve">(далее </w:t>
      </w:r>
      <w:r w:rsidRPr="002B3F5A">
        <w:rPr>
          <w:rFonts w:ascii="Times New Roman" w:hAnsi="Times New Roman"/>
          <w:sz w:val="28"/>
          <w:szCs w:val="28"/>
        </w:rPr>
        <w:t>-</w:t>
      </w:r>
      <w:r w:rsidR="00845273" w:rsidRPr="002B3F5A">
        <w:rPr>
          <w:rFonts w:ascii="Times New Roman" w:hAnsi="Times New Roman"/>
          <w:sz w:val="28"/>
          <w:szCs w:val="28"/>
        </w:rPr>
        <w:t xml:space="preserve"> </w:t>
      </w:r>
      <w:r w:rsidR="00A30538" w:rsidRPr="002B3F5A">
        <w:rPr>
          <w:rFonts w:ascii="Times New Roman" w:hAnsi="Times New Roman"/>
          <w:sz w:val="28"/>
          <w:szCs w:val="28"/>
        </w:rPr>
        <w:t>з</w:t>
      </w:r>
      <w:r w:rsidR="00845273" w:rsidRPr="002B3F5A">
        <w:rPr>
          <w:rFonts w:ascii="Times New Roman" w:hAnsi="Times New Roman"/>
          <w:sz w:val="28"/>
          <w:szCs w:val="28"/>
        </w:rPr>
        <w:t>аявитель).</w:t>
      </w:r>
    </w:p>
    <w:p w14:paraId="3F723743" w14:textId="72377288" w:rsidR="008F5BE4" w:rsidRPr="002B3F5A" w:rsidRDefault="008F5BE4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К заявителям относятся члены некоммерческих организаций, созданных до </w:t>
      </w:r>
      <w:r w:rsidR="00EA7321" w:rsidRPr="002B3F5A">
        <w:rPr>
          <w:rFonts w:ascii="Times New Roman" w:hAnsi="Times New Roman"/>
          <w:sz w:val="28"/>
          <w:szCs w:val="28"/>
        </w:rPr>
        <w:t>0</w:t>
      </w:r>
      <w:r w:rsidRPr="002B3F5A">
        <w:rPr>
          <w:rFonts w:ascii="Times New Roman" w:hAnsi="Times New Roman"/>
          <w:sz w:val="28"/>
          <w:szCs w:val="28"/>
        </w:rPr>
        <w:t xml:space="preserve">1 января 2019 года для ведения садоводства, огородничества или дачного хозяйства, и члены садоводческих или огороднических некоммерческих товариществ, созданных путем реорганизации таких некоммерческих организаций (далее </w:t>
      </w:r>
      <w:r w:rsidR="00EA7321" w:rsidRPr="002B3F5A">
        <w:rPr>
          <w:rFonts w:ascii="Times New Roman" w:hAnsi="Times New Roman"/>
          <w:sz w:val="28"/>
          <w:szCs w:val="28"/>
        </w:rPr>
        <w:t>-</w:t>
      </w:r>
      <w:r w:rsidRPr="002B3F5A">
        <w:rPr>
          <w:rFonts w:ascii="Times New Roman" w:hAnsi="Times New Roman"/>
          <w:sz w:val="28"/>
          <w:szCs w:val="28"/>
        </w:rPr>
        <w:t xml:space="preserve"> НКО), независимо от даты вступления в члены указанных некоммерческих организаций, обратившиеся </w:t>
      </w:r>
      <w:r w:rsidRPr="0063656F">
        <w:rPr>
          <w:rFonts w:ascii="Times New Roman" w:hAnsi="Times New Roman"/>
          <w:sz w:val="28"/>
          <w:szCs w:val="28"/>
        </w:rPr>
        <w:t xml:space="preserve">до </w:t>
      </w:r>
      <w:r w:rsidR="00EA7321" w:rsidRPr="0063656F">
        <w:rPr>
          <w:rFonts w:ascii="Times New Roman" w:hAnsi="Times New Roman"/>
          <w:sz w:val="28"/>
          <w:szCs w:val="28"/>
        </w:rPr>
        <w:t>0</w:t>
      </w:r>
      <w:r w:rsidRPr="0063656F">
        <w:rPr>
          <w:rFonts w:ascii="Times New Roman" w:hAnsi="Times New Roman"/>
          <w:sz w:val="28"/>
          <w:szCs w:val="28"/>
        </w:rPr>
        <w:t xml:space="preserve">1 марта 2031 </w:t>
      </w:r>
      <w:r w:rsidRPr="002B3F5A">
        <w:rPr>
          <w:rFonts w:ascii="Times New Roman" w:hAnsi="Times New Roman"/>
          <w:sz w:val="28"/>
          <w:szCs w:val="28"/>
        </w:rPr>
        <w:t>года с целью оформления без проведения торгов в собственность бесплатно земельного участка, находящегося в собственности Ногликского муниципального округа или земельного участка, расположенного на территории Ногликского муниципального округа, государственная собственность на который не разграничена, и предназначенного для ведения садоводства, огородничества или дачного хозяйства, если такой земельный участок соответствует в с</w:t>
      </w:r>
      <w:r w:rsidR="002B3F5A" w:rsidRPr="002B3F5A">
        <w:rPr>
          <w:rFonts w:ascii="Times New Roman" w:hAnsi="Times New Roman"/>
          <w:sz w:val="28"/>
          <w:szCs w:val="28"/>
        </w:rPr>
        <w:t>овокупности следующим условиям:</w:t>
      </w:r>
    </w:p>
    <w:p w14:paraId="1BBEE374" w14:textId="52268432" w:rsidR="008F5BE4" w:rsidRPr="002B3F5A" w:rsidRDefault="008F5BE4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земельный участок не пр</w:t>
      </w:r>
      <w:r w:rsidR="009A6E76" w:rsidRPr="002B3F5A">
        <w:rPr>
          <w:rFonts w:ascii="Times New Roman" w:hAnsi="Times New Roman"/>
          <w:sz w:val="28"/>
          <w:szCs w:val="28"/>
        </w:rPr>
        <w:t>едоставлен члену указанной НКО;</w:t>
      </w:r>
    </w:p>
    <w:p w14:paraId="05289204" w14:textId="3CD46CFC" w:rsidR="008F5BE4" w:rsidRPr="002B3F5A" w:rsidRDefault="008F5BE4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lastRenderedPageBreak/>
        <w:t>- земельный участок образован из земельного участка, предоставленного до дня вступления в силу Федерального закона от 25.10.2001 № 137-ФЗ «О введении в действие Земельного кодекса Российской Федерации» для ведения садоводства, огородничества или дачного хозяйств</w:t>
      </w:r>
      <w:r w:rsidR="009A6E76" w:rsidRPr="002B3F5A">
        <w:rPr>
          <w:rFonts w:ascii="Times New Roman" w:hAnsi="Times New Roman"/>
          <w:sz w:val="28"/>
          <w:szCs w:val="28"/>
        </w:rPr>
        <w:t>а НКО;</w:t>
      </w:r>
    </w:p>
    <w:p w14:paraId="007651C3" w14:textId="0F17273C" w:rsidR="008F5BE4" w:rsidRPr="002B3F5A" w:rsidRDefault="008F5BE4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- по решению общего собрания членов НКО о распределении земельных участков между членами НКО либо на основании другого документа, устанавливающего распределение земельных участков в НКО, земельный участок распределен данному члену НКО, либо земельный участок относится </w:t>
      </w:r>
      <w:r w:rsidR="00EA7321" w:rsidRPr="002B3F5A">
        <w:rPr>
          <w:rFonts w:ascii="Times New Roman" w:hAnsi="Times New Roman"/>
          <w:sz w:val="28"/>
          <w:szCs w:val="28"/>
        </w:rPr>
        <w:t>к имуществу общего пользования;</w:t>
      </w:r>
    </w:p>
    <w:p w14:paraId="46EE8661" w14:textId="3A878D99" w:rsidR="008F5BE4" w:rsidRPr="002B3F5A" w:rsidRDefault="008F5BE4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земельный участок не является изъятым из оборота, ограниченным в обороте и в отношении земельного участка не принято решение о резервировании для государственных или муниципальных нужд.</w:t>
      </w:r>
    </w:p>
    <w:p w14:paraId="70A46F99" w14:textId="2B40EC8F" w:rsidR="009B4720" w:rsidRPr="002B3F5A" w:rsidRDefault="00845273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5. </w:t>
      </w:r>
      <w:r w:rsidR="00A30538" w:rsidRPr="002B3F5A">
        <w:rPr>
          <w:rFonts w:ascii="Times New Roman" w:hAnsi="Times New Roman"/>
          <w:sz w:val="28"/>
          <w:szCs w:val="28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</w:t>
      </w:r>
      <w:r w:rsidR="00532F06" w:rsidRPr="002B3F5A">
        <w:rPr>
          <w:rFonts w:ascii="Times New Roman" w:hAnsi="Times New Roman"/>
          <w:sz w:val="28"/>
          <w:szCs w:val="28"/>
        </w:rPr>
        <w:t>уги обладают их доверенные лица</w:t>
      </w:r>
      <w:r w:rsidR="00A30538" w:rsidRPr="002B3F5A">
        <w:rPr>
          <w:rFonts w:ascii="Times New Roman" w:hAnsi="Times New Roman"/>
          <w:sz w:val="28"/>
          <w:szCs w:val="28"/>
        </w:rPr>
        <w:t xml:space="preserve"> (далее </w:t>
      </w:r>
      <w:r w:rsidR="00EA7321" w:rsidRPr="002B3F5A">
        <w:rPr>
          <w:rFonts w:ascii="Times New Roman" w:hAnsi="Times New Roman"/>
          <w:sz w:val="28"/>
          <w:szCs w:val="28"/>
        </w:rPr>
        <w:t>-</w:t>
      </w:r>
      <w:r w:rsidR="00A30538" w:rsidRPr="002B3F5A">
        <w:rPr>
          <w:rFonts w:ascii="Times New Roman" w:hAnsi="Times New Roman"/>
          <w:sz w:val="28"/>
          <w:szCs w:val="28"/>
        </w:rPr>
        <w:t xml:space="preserve"> представитель заявителя).</w:t>
      </w:r>
    </w:p>
    <w:p w14:paraId="36E3D92B" w14:textId="77777777" w:rsidR="00A30538" w:rsidRPr="002B3F5A" w:rsidRDefault="00A30538" w:rsidP="002B3F5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5F6BDFE" w14:textId="77777777" w:rsidR="00EA7321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Требование предоставления</w:t>
      </w:r>
      <w:r w:rsidR="00EA7321" w:rsidRPr="002B3F5A">
        <w:rPr>
          <w:rFonts w:ascii="Times New Roman" w:hAnsi="Times New Roman"/>
          <w:sz w:val="28"/>
          <w:szCs w:val="28"/>
        </w:rPr>
        <w:t xml:space="preserve"> заявителю муниципальной услуги</w:t>
      </w:r>
    </w:p>
    <w:p w14:paraId="0EAF9005" w14:textId="77777777" w:rsidR="00EA7321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в соответствии с категориями (п</w:t>
      </w:r>
      <w:r w:rsidR="00EA7321" w:rsidRPr="002B3F5A">
        <w:rPr>
          <w:rFonts w:ascii="Times New Roman" w:hAnsi="Times New Roman"/>
          <w:sz w:val="28"/>
          <w:szCs w:val="28"/>
        </w:rPr>
        <w:t>ризнаками) заявителей,</w:t>
      </w:r>
    </w:p>
    <w:p w14:paraId="1CD207E4" w14:textId="77777777" w:rsidR="00EA7321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сведения о кото</w:t>
      </w:r>
      <w:r w:rsidR="00EA7321" w:rsidRPr="002B3F5A">
        <w:rPr>
          <w:rFonts w:ascii="Times New Roman" w:hAnsi="Times New Roman"/>
          <w:sz w:val="28"/>
          <w:szCs w:val="28"/>
        </w:rPr>
        <w:t>рых размещаются в реестре услуг</w:t>
      </w:r>
    </w:p>
    <w:p w14:paraId="2EA0D0CC" w14:textId="77777777" w:rsidR="00EA7321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 в федеральной государ</w:t>
      </w:r>
      <w:r w:rsidR="00EA7321" w:rsidRPr="002B3F5A">
        <w:rPr>
          <w:rFonts w:ascii="Times New Roman" w:hAnsi="Times New Roman"/>
          <w:sz w:val="28"/>
          <w:szCs w:val="28"/>
        </w:rPr>
        <w:t>ственной информационной системе</w:t>
      </w:r>
    </w:p>
    <w:p w14:paraId="785E7D0B" w14:textId="6A76F667" w:rsidR="00EA7321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«Единый портал государственных и муниципальных услуг (функций</w:t>
      </w:r>
      <w:r w:rsidR="00A30538" w:rsidRPr="002B3F5A">
        <w:rPr>
          <w:rFonts w:ascii="Times New Roman" w:hAnsi="Times New Roman"/>
          <w:sz w:val="28"/>
          <w:szCs w:val="28"/>
        </w:rPr>
        <w:t>)»</w:t>
      </w:r>
    </w:p>
    <w:p w14:paraId="23F1245D" w14:textId="77777777" w:rsidR="00EA7321" w:rsidRPr="002B3F5A" w:rsidRDefault="00EA7321" w:rsidP="002B3F5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2094EE8" w14:textId="0460B132" w:rsidR="00845273" w:rsidRPr="002B3F5A" w:rsidRDefault="00EA7321" w:rsidP="00EA7321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6. </w:t>
      </w:r>
      <w:r w:rsidR="00845273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</w:t>
      </w:r>
      <w:bookmarkStart w:id="4" w:name="_Hlk216706259"/>
      <w:r w:rsidR="00845273" w:rsidRPr="002B3F5A">
        <w:rPr>
          <w:rFonts w:ascii="Times New Roman" w:eastAsia="Calibri" w:hAnsi="Times New Roman"/>
          <w:sz w:val="28"/>
          <w:szCs w:val="28"/>
          <w:lang w:eastAsia="en-US"/>
        </w:rPr>
        <w:t>(функций)</w:t>
      </w:r>
      <w:bookmarkEnd w:id="4"/>
      <w:r w:rsidR="00845273" w:rsidRPr="002B3F5A">
        <w:rPr>
          <w:rFonts w:ascii="Times New Roman" w:eastAsia="Calibri" w:hAnsi="Times New Roman"/>
          <w:sz w:val="28"/>
          <w:szCs w:val="28"/>
          <w:lang w:eastAsia="en-US"/>
        </w:rPr>
        <w:t>», на едином региональном портале государственных и муниципальных услуг (функций) (далее соответственно - категории (признаки) заявителей, ЕПГУ).</w:t>
      </w:r>
    </w:p>
    <w:p w14:paraId="3D4602EA" w14:textId="306D715F" w:rsidR="00EA7321" w:rsidRPr="002B3F5A" w:rsidRDefault="001B2911" w:rsidP="00EA7321">
      <w:pPr>
        <w:widowControl w:val="0"/>
        <w:autoSpaceDE w:val="0"/>
        <w:autoSpaceDN w:val="0"/>
        <w:ind w:firstLine="709"/>
        <w:rPr>
          <w:rFonts w:ascii="Times New Roman" w:eastAsiaTheme="minorEastAsia" w:hAnsi="Times New Roman"/>
          <w:sz w:val="28"/>
          <w:szCs w:val="28"/>
        </w:rPr>
      </w:pPr>
      <w:r w:rsidRPr="002B3F5A">
        <w:rPr>
          <w:rFonts w:ascii="Times New Roman" w:eastAsiaTheme="minorEastAsia" w:hAnsi="Times New Roman"/>
          <w:sz w:val="28"/>
          <w:szCs w:val="28"/>
        </w:rPr>
        <w:t>Перечень идентификаторов категорий (признаков) заявителей указан</w:t>
      </w:r>
      <w:r w:rsidR="009A6E76" w:rsidRPr="002B3F5A">
        <w:rPr>
          <w:rFonts w:ascii="Times New Roman" w:eastAsiaTheme="minorEastAsia" w:hAnsi="Times New Roman"/>
          <w:sz w:val="28"/>
          <w:szCs w:val="28"/>
        </w:rPr>
        <w:t xml:space="preserve"> в соответствии с приложением </w:t>
      </w:r>
      <w:r w:rsidRPr="002B3F5A">
        <w:rPr>
          <w:rFonts w:ascii="Times New Roman" w:eastAsiaTheme="minorEastAsia" w:hAnsi="Times New Roman"/>
          <w:sz w:val="28"/>
          <w:szCs w:val="28"/>
        </w:rPr>
        <w:t>2 к настоящему Административному регламенту.</w:t>
      </w:r>
    </w:p>
    <w:p w14:paraId="5E2DF3C2" w14:textId="77777777" w:rsidR="00EA7321" w:rsidRPr="002B3F5A" w:rsidRDefault="00EA7321" w:rsidP="002B3F5A">
      <w:pPr>
        <w:widowControl w:val="0"/>
        <w:autoSpaceDE w:val="0"/>
        <w:autoSpaceDN w:val="0"/>
        <w:ind w:firstLine="0"/>
        <w:jc w:val="left"/>
        <w:rPr>
          <w:rFonts w:ascii="Times New Roman" w:eastAsiaTheme="minorEastAsia" w:hAnsi="Times New Roman"/>
          <w:sz w:val="28"/>
          <w:szCs w:val="28"/>
        </w:rPr>
      </w:pPr>
    </w:p>
    <w:p w14:paraId="28C68201" w14:textId="41EA8CF2" w:rsidR="00DC3FAD" w:rsidRPr="002B3F5A" w:rsidRDefault="00DC3FAD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2B3F5A">
        <w:rPr>
          <w:rFonts w:ascii="Times New Roman" w:hAnsi="Times New Roman"/>
          <w:bCs/>
          <w:color w:val="26282F"/>
          <w:sz w:val="28"/>
          <w:szCs w:val="28"/>
        </w:rPr>
        <w:t>II. Стандарт предоставления муниципальной услуги</w:t>
      </w:r>
    </w:p>
    <w:p w14:paraId="284AEA8A" w14:textId="23ED3D22" w:rsidR="00DC3FAD" w:rsidRPr="002B3F5A" w:rsidRDefault="00DC3FAD" w:rsidP="002B3F5A">
      <w:pPr>
        <w:ind w:right="140" w:firstLine="0"/>
        <w:jc w:val="left"/>
        <w:rPr>
          <w:rFonts w:ascii="Times New Roman" w:hAnsi="Times New Roman"/>
          <w:sz w:val="28"/>
          <w:szCs w:val="28"/>
        </w:rPr>
      </w:pPr>
    </w:p>
    <w:p w14:paraId="16140875" w14:textId="16B10FD4" w:rsidR="00EF1254" w:rsidRPr="002B3F5A" w:rsidRDefault="00DC3FAD" w:rsidP="00EA7321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Наименование муниципальной услуги</w:t>
      </w:r>
      <w:bookmarkStart w:id="5" w:name="Par125"/>
      <w:bookmarkEnd w:id="5"/>
    </w:p>
    <w:p w14:paraId="72934453" w14:textId="77777777" w:rsidR="00EA7321" w:rsidRPr="002B3F5A" w:rsidRDefault="00EA7321" w:rsidP="002B3F5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4DDA477" w14:textId="0D349E0E" w:rsidR="00F729D7" w:rsidRPr="002B3F5A" w:rsidRDefault="00845273" w:rsidP="00EA7321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7. </w:t>
      </w:r>
      <w:r w:rsidR="001B2911" w:rsidRPr="002B3F5A">
        <w:rPr>
          <w:rFonts w:ascii="Times New Roman" w:hAnsi="Times New Roman"/>
          <w:bCs/>
          <w:sz w:val="28"/>
          <w:szCs w:val="28"/>
        </w:rPr>
        <w:t>Предоставление членам некоммерческих организаций садового или огородного земельного участка без проведения торгов в собственность бесплатно.</w:t>
      </w:r>
    </w:p>
    <w:p w14:paraId="4DB23578" w14:textId="5AE4B1BC" w:rsidR="0063656F" w:rsidRDefault="0063656F" w:rsidP="0063656F">
      <w:pPr>
        <w:ind w:firstLine="0"/>
        <w:rPr>
          <w:rFonts w:ascii="Times New Roman" w:hAnsi="Times New Roman"/>
          <w:sz w:val="28"/>
          <w:szCs w:val="28"/>
        </w:rPr>
      </w:pPr>
    </w:p>
    <w:p w14:paraId="3EDB3AF9" w14:textId="27D5BCA1" w:rsidR="002B3F5A" w:rsidRPr="002B3F5A" w:rsidRDefault="00DC3FAD" w:rsidP="002B3F5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Наименование органа</w:t>
      </w:r>
      <w:r w:rsidR="002B3F5A" w:rsidRPr="002B3F5A">
        <w:rPr>
          <w:rFonts w:ascii="Times New Roman" w:hAnsi="Times New Roman"/>
          <w:sz w:val="28"/>
          <w:szCs w:val="28"/>
        </w:rPr>
        <w:t>, предоставляющего</w:t>
      </w:r>
    </w:p>
    <w:p w14:paraId="1614087A" w14:textId="7B722D75" w:rsidR="00EF1254" w:rsidRPr="002B3F5A" w:rsidRDefault="00EF5309" w:rsidP="002B3F5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муниципальную услугу</w:t>
      </w:r>
    </w:p>
    <w:p w14:paraId="076E2174" w14:textId="77777777" w:rsidR="00EA7321" w:rsidRPr="002B3F5A" w:rsidRDefault="00EA7321" w:rsidP="002B3F5A">
      <w:pPr>
        <w:ind w:firstLine="0"/>
        <w:rPr>
          <w:rFonts w:ascii="Times New Roman" w:hAnsi="Times New Roman"/>
          <w:sz w:val="28"/>
          <w:szCs w:val="28"/>
        </w:rPr>
      </w:pPr>
    </w:p>
    <w:p w14:paraId="04A808BB" w14:textId="77777777" w:rsidR="00EA7321" w:rsidRPr="002B3F5A" w:rsidRDefault="00845273" w:rsidP="00EA7321">
      <w:pPr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="00DC3FAD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DC3FAD" w:rsidRPr="002B3F5A">
        <w:rPr>
          <w:rFonts w:ascii="Times New Roman" w:hAnsi="Times New Roman"/>
          <w:sz w:val="28"/>
          <w:szCs w:val="28"/>
        </w:rPr>
        <w:t>Муниципальная услуга предоставляется комитет</w:t>
      </w:r>
      <w:r w:rsidR="006940CB" w:rsidRPr="002B3F5A">
        <w:rPr>
          <w:rFonts w:ascii="Times New Roman" w:hAnsi="Times New Roman"/>
          <w:sz w:val="28"/>
          <w:szCs w:val="28"/>
        </w:rPr>
        <w:t>ом</w:t>
      </w:r>
      <w:r w:rsidR="00DC3FAD" w:rsidRPr="002B3F5A">
        <w:rPr>
          <w:rFonts w:ascii="Times New Roman" w:hAnsi="Times New Roman"/>
          <w:sz w:val="28"/>
          <w:szCs w:val="28"/>
        </w:rPr>
        <w:t xml:space="preserve"> по управлению муниципальным имуществом муниципального образования Ногликский </w:t>
      </w:r>
      <w:r w:rsidR="00DC3FAD" w:rsidRPr="002B3F5A"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</w:t>
      </w:r>
      <w:r w:rsidR="00DC3FAD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C3FAD" w:rsidRPr="002B3F5A">
        <w:rPr>
          <w:rFonts w:ascii="Times New Roman" w:hAnsi="Times New Roman"/>
          <w:sz w:val="28"/>
          <w:szCs w:val="28"/>
        </w:rPr>
        <w:t xml:space="preserve">(далее </w:t>
      </w:r>
      <w:r w:rsidR="00EA7321" w:rsidRPr="002B3F5A">
        <w:rPr>
          <w:rFonts w:ascii="Times New Roman" w:hAnsi="Times New Roman"/>
          <w:sz w:val="28"/>
          <w:szCs w:val="28"/>
        </w:rPr>
        <w:t>-</w:t>
      </w:r>
      <w:r w:rsidR="00DC3FAD" w:rsidRPr="002B3F5A">
        <w:rPr>
          <w:rFonts w:ascii="Times New Roman" w:hAnsi="Times New Roman"/>
          <w:sz w:val="28"/>
          <w:szCs w:val="28"/>
        </w:rPr>
        <w:t xml:space="preserve"> </w:t>
      </w:r>
      <w:bookmarkStart w:id="6" w:name="_Hlk228871204"/>
      <w:r w:rsidR="00DC3FAD" w:rsidRPr="002B3F5A">
        <w:rPr>
          <w:rFonts w:ascii="Times New Roman" w:hAnsi="Times New Roman"/>
          <w:sz w:val="28"/>
          <w:szCs w:val="28"/>
        </w:rPr>
        <w:t>Орган местного самоуправления</w:t>
      </w:r>
      <w:bookmarkEnd w:id="6"/>
      <w:r w:rsidR="00DC3FAD" w:rsidRPr="002B3F5A">
        <w:rPr>
          <w:rFonts w:ascii="Times New Roman" w:hAnsi="Times New Roman"/>
          <w:noProof/>
          <w:sz w:val="28"/>
          <w:szCs w:val="28"/>
          <w:lang w:eastAsia="en-US"/>
        </w:rPr>
        <w:t>)</w:t>
      </w:r>
      <w:r w:rsidR="00DC3FAD" w:rsidRPr="002B3F5A">
        <w:rPr>
          <w:rFonts w:ascii="Times New Roman" w:hAnsi="Times New Roman"/>
          <w:sz w:val="28"/>
          <w:szCs w:val="28"/>
          <w:lang w:eastAsia="en-US"/>
        </w:rPr>
        <w:t>.</w:t>
      </w:r>
    </w:p>
    <w:p w14:paraId="34EBAB85" w14:textId="77777777" w:rsidR="00EA7321" w:rsidRPr="002B3F5A" w:rsidRDefault="00EA7321" w:rsidP="002B3F5A">
      <w:pPr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7DFEAE84" w14:textId="72E83BB8" w:rsidR="006940CB" w:rsidRPr="002B3F5A" w:rsidRDefault="006940CB" w:rsidP="002B3F5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14:paraId="501FE6DB" w14:textId="77777777" w:rsidR="00EA7321" w:rsidRPr="002B3F5A" w:rsidRDefault="00EA7321" w:rsidP="002B3F5A">
      <w:pPr>
        <w:ind w:firstLine="0"/>
        <w:rPr>
          <w:rFonts w:ascii="Times New Roman" w:hAnsi="Times New Roman"/>
          <w:sz w:val="28"/>
          <w:szCs w:val="28"/>
        </w:rPr>
      </w:pPr>
    </w:p>
    <w:p w14:paraId="57C89A30" w14:textId="4C7A9E94" w:rsidR="001B2911" w:rsidRPr="002B3F5A" w:rsidRDefault="00CC333D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9</w:t>
      </w:r>
      <w:r w:rsidR="00EA7321" w:rsidRPr="002B3F5A">
        <w:rPr>
          <w:rFonts w:ascii="Times New Roman" w:hAnsi="Times New Roman"/>
          <w:sz w:val="28"/>
          <w:szCs w:val="28"/>
        </w:rPr>
        <w:t xml:space="preserve">. </w:t>
      </w:r>
      <w:r w:rsidR="001B2911" w:rsidRPr="002B3F5A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являются:</w:t>
      </w:r>
    </w:p>
    <w:p w14:paraId="46E40C39" w14:textId="304DF540" w:rsidR="00604CB0" w:rsidRPr="002B3F5A" w:rsidRDefault="00604CB0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- </w:t>
      </w:r>
      <w:r w:rsidR="00EA395C" w:rsidRPr="002B3F5A">
        <w:rPr>
          <w:rFonts w:ascii="Times New Roman" w:hAnsi="Times New Roman"/>
          <w:sz w:val="28"/>
          <w:szCs w:val="28"/>
        </w:rPr>
        <w:t xml:space="preserve">постановление о предоставлении земельного участка бесплатно в собственность </w:t>
      </w:r>
      <w:r w:rsidRPr="002B3F5A">
        <w:rPr>
          <w:rFonts w:ascii="Times New Roman" w:hAnsi="Times New Roman"/>
          <w:sz w:val="28"/>
          <w:szCs w:val="28"/>
        </w:rPr>
        <w:t>(документ на бумажном носителе, или в электронной форме);</w:t>
      </w:r>
    </w:p>
    <w:p w14:paraId="35B5CE42" w14:textId="39C67144" w:rsidR="00604CB0" w:rsidRPr="002B3F5A" w:rsidRDefault="00604CB0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отказ в предоставлении земельного участка бесплатно в собственность в форме письма Органа местного самоуправления (документ на бумажном носителе или электронный документ, подписанный электронной подписью) в форме уведомления.</w:t>
      </w:r>
    </w:p>
    <w:p w14:paraId="16865911" w14:textId="54545A06" w:rsidR="001B2911" w:rsidRPr="002B3F5A" w:rsidRDefault="001B2911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5F74D150" w14:textId="29C08E31" w:rsidR="001B2911" w:rsidRPr="002B3F5A" w:rsidRDefault="009C224E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10</w:t>
      </w:r>
      <w:r w:rsidR="001B2911" w:rsidRPr="002B3F5A">
        <w:rPr>
          <w:rFonts w:ascii="Times New Roman" w:hAnsi="Times New Roman"/>
          <w:sz w:val="28"/>
          <w:szCs w:val="28"/>
        </w:rPr>
        <w:t>. Результат предоставления услуги направляется (выдается) одним из следующих способов:</w:t>
      </w:r>
    </w:p>
    <w:p w14:paraId="1F8ED3A4" w14:textId="7F76E905" w:rsidR="001B2911" w:rsidRPr="002B3F5A" w:rsidRDefault="001B2911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- в виде бумажного документа, который заявитель (представитель) получает непосредственно при личном обращении в </w:t>
      </w:r>
      <w:r w:rsidR="009C224E" w:rsidRPr="002B3F5A">
        <w:rPr>
          <w:rFonts w:ascii="Times New Roman" w:hAnsi="Times New Roman"/>
          <w:sz w:val="28"/>
          <w:szCs w:val="28"/>
        </w:rPr>
        <w:t>Орган местного самоуправления</w:t>
      </w:r>
      <w:r w:rsidRPr="002B3F5A">
        <w:rPr>
          <w:rFonts w:ascii="Times New Roman" w:hAnsi="Times New Roman"/>
          <w:sz w:val="28"/>
          <w:szCs w:val="28"/>
        </w:rPr>
        <w:t>;</w:t>
      </w:r>
    </w:p>
    <w:p w14:paraId="4559EB6E" w14:textId="219A71D1" w:rsidR="001B2911" w:rsidRPr="002B3F5A" w:rsidRDefault="001B2911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в виде бумажного документа, который направляется</w:t>
      </w:r>
      <w:r w:rsidR="009C224E" w:rsidRPr="002B3F5A">
        <w:rPr>
          <w:rFonts w:ascii="Times New Roman" w:hAnsi="Times New Roman"/>
          <w:sz w:val="28"/>
          <w:szCs w:val="28"/>
        </w:rPr>
        <w:t xml:space="preserve"> в</w:t>
      </w:r>
      <w:r w:rsidRPr="002B3F5A">
        <w:rPr>
          <w:rFonts w:ascii="Times New Roman" w:hAnsi="Times New Roman"/>
          <w:sz w:val="28"/>
          <w:szCs w:val="28"/>
        </w:rPr>
        <w:t xml:space="preserve"> </w:t>
      </w:r>
      <w:r w:rsidR="009C224E" w:rsidRPr="002B3F5A">
        <w:rPr>
          <w:rFonts w:ascii="Times New Roman" w:hAnsi="Times New Roman"/>
          <w:sz w:val="28"/>
          <w:szCs w:val="28"/>
        </w:rPr>
        <w:t>Орган местного самоуправления</w:t>
      </w:r>
      <w:r w:rsidRPr="002B3F5A">
        <w:rPr>
          <w:rFonts w:ascii="Times New Roman" w:hAnsi="Times New Roman"/>
          <w:sz w:val="28"/>
          <w:szCs w:val="28"/>
        </w:rPr>
        <w:t xml:space="preserve"> заявителю (представителю) посредством почтового отправления;</w:t>
      </w:r>
    </w:p>
    <w:p w14:paraId="2F4307BF" w14:textId="77777777" w:rsidR="00EA7321" w:rsidRPr="002B3F5A" w:rsidRDefault="001B2911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в виде электронного документа через личный кабинет заявителя (представителя) на РПГУ, ЕПГУ - в случае подачи запроса на получение муниципальной услуги через РПГУ, ЕПГУ</w:t>
      </w:r>
      <w:r w:rsidR="00BA3C05" w:rsidRPr="002B3F5A">
        <w:rPr>
          <w:rFonts w:ascii="Times New Roman" w:hAnsi="Times New Roman"/>
          <w:sz w:val="28"/>
          <w:szCs w:val="28"/>
        </w:rPr>
        <w:t>.</w:t>
      </w:r>
    </w:p>
    <w:p w14:paraId="70A60539" w14:textId="77777777" w:rsidR="00EA7321" w:rsidRPr="002B3F5A" w:rsidRDefault="00EA7321" w:rsidP="002B3F5A">
      <w:pPr>
        <w:widowControl w:val="0"/>
        <w:suppressAutoHyphens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26F4A340" w14:textId="0EF89B13" w:rsidR="008A03A0" w:rsidRPr="002B3F5A" w:rsidRDefault="006940CB" w:rsidP="00EA7321">
      <w:pPr>
        <w:widowControl w:val="0"/>
        <w:suppressAutoHyphens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Срок пред</w:t>
      </w:r>
      <w:r w:rsidR="00EA7321" w:rsidRPr="002B3F5A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14:paraId="070CBE99" w14:textId="77777777" w:rsidR="00EA7321" w:rsidRPr="002B3F5A" w:rsidRDefault="00EA7321" w:rsidP="002B3F5A">
      <w:pPr>
        <w:widowControl w:val="0"/>
        <w:suppressAutoHyphens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C070EB1" w14:textId="77777777" w:rsidR="00EA7321" w:rsidRPr="002B3F5A" w:rsidRDefault="00845273" w:rsidP="00EA7321">
      <w:pPr>
        <w:widowControl w:val="0"/>
        <w:suppressAutoHyphens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1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="00315386" w:rsidRPr="002B3F5A">
        <w:rPr>
          <w:rFonts w:ascii="Times New Roman" w:hAnsi="Times New Roman"/>
          <w:sz w:val="28"/>
          <w:szCs w:val="28"/>
        </w:rPr>
        <w:t xml:space="preserve">Срок предоставления услуги - не более 19 календарных дней со дня регистрации </w:t>
      </w:r>
      <w:r w:rsidR="00477D50" w:rsidRPr="002B3F5A">
        <w:rPr>
          <w:rFonts w:ascii="Times New Roman" w:hAnsi="Times New Roman"/>
          <w:sz w:val="28"/>
          <w:szCs w:val="28"/>
        </w:rPr>
        <w:t>запроса о предоставлении муниципальной услуги и документов, необходимых для предоставления муниципальной услуги в Органе местного самоуправления, независимо от категории (признаков) заявителя и способа подачи запроса о предоставлении муниципальной услуги.</w:t>
      </w:r>
    </w:p>
    <w:p w14:paraId="5E2BDF06" w14:textId="77777777" w:rsidR="00EA7321" w:rsidRPr="002B3F5A" w:rsidRDefault="00EA7321" w:rsidP="002B3F5A">
      <w:pPr>
        <w:widowControl w:val="0"/>
        <w:suppressAutoHyphens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59A6B3E2" w14:textId="77777777" w:rsidR="00EA7321" w:rsidRPr="002B3F5A" w:rsidRDefault="009B4720" w:rsidP="00EA7321">
      <w:pPr>
        <w:widowControl w:val="0"/>
        <w:suppressAutoHyphens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Размер платы, взимаемой с заявителя при предоставлении</w:t>
      </w:r>
    </w:p>
    <w:p w14:paraId="7EC8D935" w14:textId="6B4FD26B" w:rsidR="009B4720" w:rsidRPr="002B3F5A" w:rsidRDefault="009B4720" w:rsidP="00EA7321">
      <w:pPr>
        <w:widowControl w:val="0"/>
        <w:suppressAutoHyphens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муниципальной услуги, и способы ее взимания</w:t>
      </w:r>
    </w:p>
    <w:p w14:paraId="5417D586" w14:textId="77777777" w:rsidR="00EA7321" w:rsidRPr="002B3F5A" w:rsidRDefault="00EA7321" w:rsidP="002B3F5A">
      <w:pPr>
        <w:widowControl w:val="0"/>
        <w:suppressAutoHyphens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A41B093" w14:textId="12E71AD7" w:rsidR="009B4720" w:rsidRPr="002B3F5A" w:rsidRDefault="009B4720" w:rsidP="00EA7321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2</w:t>
      </w:r>
      <w:r w:rsidRPr="002B3F5A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бесплатно.</w:t>
      </w:r>
    </w:p>
    <w:p w14:paraId="72E305BD" w14:textId="3F65894C" w:rsidR="00F0339A" w:rsidRPr="002B3F5A" w:rsidRDefault="00F0339A" w:rsidP="00EA7321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8B025D2" w14:textId="77777777" w:rsidR="00EA7321" w:rsidRPr="002B3F5A" w:rsidRDefault="009B4720" w:rsidP="00EA7321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</w:rPr>
        <w:t xml:space="preserve">Максимальный срок ожидания </w:t>
      </w:r>
      <w:r w:rsidR="00EA7321" w:rsidRPr="002B3F5A">
        <w:rPr>
          <w:rFonts w:ascii="Times New Roman" w:eastAsia="Calibri" w:hAnsi="Times New Roman"/>
          <w:sz w:val="28"/>
          <w:szCs w:val="28"/>
        </w:rPr>
        <w:t>в очереди при подаче заявителем</w:t>
      </w:r>
    </w:p>
    <w:p w14:paraId="7A25F601" w14:textId="2B2DE061" w:rsidR="00EA7321" w:rsidRPr="002B3F5A" w:rsidRDefault="009B4720" w:rsidP="00EA7321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</w:rPr>
        <w:t>запроса о предоставлении муниц</w:t>
      </w:r>
      <w:r w:rsidR="00EA7321" w:rsidRPr="002B3F5A">
        <w:rPr>
          <w:rFonts w:ascii="Times New Roman" w:eastAsia="Calibri" w:hAnsi="Times New Roman"/>
          <w:sz w:val="28"/>
          <w:szCs w:val="28"/>
        </w:rPr>
        <w:t>ипальной услуги и при получении</w:t>
      </w:r>
    </w:p>
    <w:p w14:paraId="0C2A48E6" w14:textId="1D5B779B" w:rsidR="001E7A5F" w:rsidRPr="002B3F5A" w:rsidRDefault="009B4720" w:rsidP="00EA7321">
      <w:pPr>
        <w:ind w:firstLine="0"/>
        <w:jc w:val="center"/>
        <w:rPr>
          <w:rFonts w:ascii="Times New Roman" w:eastAsia="Calibri" w:hAnsi="Times New Roman"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</w:rPr>
        <w:t>результата предоставления муниципальной услуги</w:t>
      </w:r>
    </w:p>
    <w:p w14:paraId="7BF86DF5" w14:textId="77777777" w:rsidR="00EA7321" w:rsidRPr="002B3F5A" w:rsidRDefault="00EA7321" w:rsidP="002B3F5A">
      <w:pPr>
        <w:ind w:firstLine="0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7301F6D" w14:textId="77777777" w:rsidR="00EA7321" w:rsidRPr="002B3F5A" w:rsidRDefault="009B4720" w:rsidP="00EA7321">
      <w:pPr>
        <w:pStyle w:val="12"/>
        <w:shd w:val="clear" w:color="auto" w:fill="auto"/>
        <w:tabs>
          <w:tab w:val="left" w:pos="1505"/>
        </w:tabs>
        <w:spacing w:after="0" w:line="240" w:lineRule="auto"/>
        <w:ind w:right="23" w:firstLine="709"/>
        <w:rPr>
          <w:sz w:val="28"/>
          <w:szCs w:val="28"/>
        </w:rPr>
      </w:pPr>
      <w:r w:rsidRPr="002B3F5A">
        <w:rPr>
          <w:sz w:val="28"/>
          <w:szCs w:val="28"/>
        </w:rPr>
        <w:t>1</w:t>
      </w:r>
      <w:r w:rsidR="00CC333D" w:rsidRPr="002B3F5A">
        <w:rPr>
          <w:sz w:val="28"/>
          <w:szCs w:val="28"/>
        </w:rPr>
        <w:t>3</w:t>
      </w:r>
      <w:r w:rsidRPr="002B3F5A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14:paraId="244C1C28" w14:textId="77777777" w:rsidR="00EA7321" w:rsidRPr="002B3F5A" w:rsidRDefault="00EA7321" w:rsidP="002B3F5A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rPr>
          <w:sz w:val="28"/>
          <w:szCs w:val="28"/>
        </w:rPr>
      </w:pPr>
    </w:p>
    <w:p w14:paraId="1B1F0A68" w14:textId="77777777" w:rsidR="00EA7321" w:rsidRPr="002B3F5A" w:rsidRDefault="009B4720" w:rsidP="00EA7321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jc w:val="center"/>
        <w:rPr>
          <w:sz w:val="28"/>
          <w:szCs w:val="28"/>
        </w:rPr>
      </w:pPr>
      <w:r w:rsidRPr="002B3F5A">
        <w:rPr>
          <w:sz w:val="28"/>
          <w:szCs w:val="28"/>
        </w:rPr>
        <w:t>Срок регистрации запроса</w:t>
      </w:r>
      <w:r w:rsidR="00EA7321" w:rsidRPr="002B3F5A">
        <w:rPr>
          <w:sz w:val="28"/>
          <w:szCs w:val="28"/>
        </w:rPr>
        <w:t xml:space="preserve"> заявителя о предоставлении</w:t>
      </w:r>
    </w:p>
    <w:p w14:paraId="341B4F40" w14:textId="10DF088F" w:rsidR="001E7A5F" w:rsidRPr="002B3F5A" w:rsidRDefault="009B4720" w:rsidP="00EA7321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jc w:val="center"/>
        <w:rPr>
          <w:sz w:val="28"/>
          <w:szCs w:val="28"/>
        </w:rPr>
      </w:pPr>
      <w:r w:rsidRPr="002B3F5A">
        <w:rPr>
          <w:sz w:val="28"/>
          <w:szCs w:val="28"/>
        </w:rPr>
        <w:t>муниципальной услуги</w:t>
      </w:r>
    </w:p>
    <w:p w14:paraId="16E0FAEF" w14:textId="77777777" w:rsidR="00EA7321" w:rsidRPr="002B3F5A" w:rsidRDefault="00EA7321" w:rsidP="002B3F5A">
      <w:pPr>
        <w:pStyle w:val="12"/>
        <w:shd w:val="clear" w:color="auto" w:fill="auto"/>
        <w:tabs>
          <w:tab w:val="left" w:pos="1505"/>
        </w:tabs>
        <w:spacing w:after="0" w:line="240" w:lineRule="auto"/>
        <w:ind w:right="23"/>
        <w:rPr>
          <w:sz w:val="28"/>
          <w:szCs w:val="28"/>
        </w:rPr>
      </w:pPr>
    </w:p>
    <w:p w14:paraId="760928A1" w14:textId="77777777" w:rsidR="00EA7321" w:rsidRPr="002B3F5A" w:rsidRDefault="009B4720" w:rsidP="00EA7321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4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="00477D50" w:rsidRPr="002B3F5A">
        <w:rPr>
          <w:rFonts w:ascii="Times New Roman" w:hAnsi="Times New Roman"/>
          <w:sz w:val="28"/>
          <w:szCs w:val="28"/>
        </w:rPr>
        <w:t>Регистрация запроса о предоставлении муниципальной услуги, представленного в Орган местного самоуправления лично, посредством направления почтового отправления, по электронной почте или с использованием ЕПГУ, РПГУ, ФГИС ЕЦП НСПД</w:t>
      </w:r>
      <w:r w:rsidR="00477D50" w:rsidRPr="002B3F5A">
        <w:rPr>
          <w:rFonts w:ascii="Times New Roman" w:hAnsi="Times New Roman"/>
          <w:bCs/>
          <w:sz w:val="28"/>
          <w:szCs w:val="28"/>
        </w:rPr>
        <w:t xml:space="preserve"> осуществляется в день его поступления </w:t>
      </w:r>
      <w:r w:rsidR="00477D50" w:rsidRPr="002B3F5A">
        <w:rPr>
          <w:rFonts w:ascii="Times New Roman" w:hAnsi="Times New Roman"/>
          <w:sz w:val="28"/>
          <w:szCs w:val="28"/>
        </w:rPr>
        <w:t>в Орган местного самоуправления.</w:t>
      </w:r>
    </w:p>
    <w:p w14:paraId="404D94F2" w14:textId="77777777" w:rsidR="00EA7321" w:rsidRPr="002B3F5A" w:rsidRDefault="00EA7321" w:rsidP="002B3F5A">
      <w:pPr>
        <w:widowControl w:val="0"/>
        <w:tabs>
          <w:tab w:val="left" w:pos="1276"/>
        </w:tabs>
        <w:ind w:firstLine="0"/>
        <w:rPr>
          <w:rFonts w:ascii="Times New Roman" w:hAnsi="Times New Roman"/>
          <w:sz w:val="28"/>
          <w:szCs w:val="28"/>
        </w:rPr>
      </w:pPr>
    </w:p>
    <w:p w14:paraId="51124BD5" w14:textId="77777777" w:rsidR="00EA7321" w:rsidRPr="002B3F5A" w:rsidRDefault="009B4720" w:rsidP="00EA7321">
      <w:pPr>
        <w:widowControl w:val="0"/>
        <w:tabs>
          <w:tab w:val="left" w:pos="1276"/>
        </w:tabs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Требования к помещениям, в которых предоставля</w:t>
      </w:r>
      <w:r w:rsidR="004C519E" w:rsidRPr="002B3F5A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EA7321" w:rsidRPr="002B3F5A">
        <w:rPr>
          <w:rFonts w:ascii="Times New Roman" w:eastAsia="Calibri" w:hAnsi="Times New Roman"/>
          <w:sz w:val="28"/>
          <w:szCs w:val="28"/>
          <w:lang w:eastAsia="en-US"/>
        </w:rPr>
        <w:t>тся</w:t>
      </w:r>
    </w:p>
    <w:p w14:paraId="0C02C501" w14:textId="45F3FDED" w:rsidR="001E7A5F" w:rsidRPr="002B3F5A" w:rsidRDefault="009B4720" w:rsidP="00EA7321">
      <w:pPr>
        <w:widowControl w:val="0"/>
        <w:tabs>
          <w:tab w:val="left" w:pos="1276"/>
        </w:tabs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муниципальн</w:t>
      </w:r>
      <w:r w:rsidR="004C519E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ая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услуг</w:t>
      </w:r>
      <w:r w:rsidR="004C519E" w:rsidRPr="002B3F5A">
        <w:rPr>
          <w:rFonts w:ascii="Times New Roman" w:eastAsia="Calibri" w:hAnsi="Times New Roman"/>
          <w:sz w:val="28"/>
          <w:szCs w:val="28"/>
          <w:lang w:eastAsia="en-US"/>
        </w:rPr>
        <w:t>а</w:t>
      </w:r>
    </w:p>
    <w:p w14:paraId="4C0A3FD9" w14:textId="77777777" w:rsidR="00EA7321" w:rsidRPr="002B3F5A" w:rsidRDefault="00EA7321" w:rsidP="002B3F5A">
      <w:pPr>
        <w:ind w:firstLine="0"/>
        <w:contextualSpacing/>
        <w:rPr>
          <w:rFonts w:ascii="Times New Roman" w:hAnsi="Times New Roman"/>
          <w:sz w:val="28"/>
          <w:szCs w:val="28"/>
          <w:lang w:eastAsia="en-US"/>
        </w:rPr>
      </w:pPr>
    </w:p>
    <w:p w14:paraId="0AF5FD9D" w14:textId="77777777" w:rsidR="00EA7321" w:rsidRPr="002B3F5A" w:rsidRDefault="005463B2" w:rsidP="00EA7321">
      <w:pPr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  <w:lang w:eastAsia="en-US"/>
        </w:rPr>
        <w:t>1</w:t>
      </w:r>
      <w:r w:rsidR="00CC333D" w:rsidRPr="002B3F5A">
        <w:rPr>
          <w:rFonts w:ascii="Times New Roman" w:hAnsi="Times New Roman"/>
          <w:sz w:val="28"/>
          <w:szCs w:val="28"/>
          <w:lang w:eastAsia="en-US"/>
        </w:rPr>
        <w:t>5</w:t>
      </w:r>
      <w:r w:rsidR="009B4720" w:rsidRPr="002B3F5A">
        <w:rPr>
          <w:rFonts w:ascii="Times New Roman" w:hAnsi="Times New Roman"/>
          <w:sz w:val="28"/>
          <w:szCs w:val="28"/>
          <w:lang w:eastAsia="en-US"/>
        </w:rPr>
        <w:t>. Требования к помещениям,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Ногликского муниципального округа Сахалинской области в сети «Интернет», а также на</w:t>
      </w:r>
      <w:r w:rsidR="009B4720" w:rsidRPr="002B3F5A">
        <w:rPr>
          <w:rFonts w:ascii="Times New Roman" w:hAnsi="Times New Roman"/>
          <w:sz w:val="28"/>
          <w:szCs w:val="28"/>
        </w:rPr>
        <w:t xml:space="preserve"> </w:t>
      </w:r>
      <w:r w:rsidR="009B4720" w:rsidRPr="002B3F5A">
        <w:rPr>
          <w:rFonts w:ascii="Times New Roman" w:hAnsi="Times New Roman"/>
          <w:sz w:val="28"/>
          <w:szCs w:val="28"/>
          <w:lang w:eastAsia="en-US"/>
        </w:rPr>
        <w:t>ЕПГУ, РПГУ.</w:t>
      </w:r>
    </w:p>
    <w:p w14:paraId="50CC9608" w14:textId="77777777" w:rsidR="00EA7321" w:rsidRPr="002B3F5A" w:rsidRDefault="00EA7321" w:rsidP="002B3F5A">
      <w:pPr>
        <w:ind w:firstLine="0"/>
        <w:contextualSpacing/>
        <w:rPr>
          <w:rFonts w:ascii="Times New Roman" w:hAnsi="Times New Roman"/>
          <w:sz w:val="28"/>
          <w:szCs w:val="28"/>
          <w:lang w:eastAsia="en-US"/>
        </w:rPr>
      </w:pPr>
    </w:p>
    <w:p w14:paraId="0BCC5DEE" w14:textId="1A0F1CB2" w:rsidR="001E7A5F" w:rsidRPr="002B3F5A" w:rsidRDefault="009B4720" w:rsidP="00EA7321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Показатели доступности</w:t>
      </w:r>
      <w:r w:rsidR="004C519E" w:rsidRPr="002B3F5A">
        <w:rPr>
          <w:rFonts w:ascii="Times New Roman" w:hAnsi="Times New Roman"/>
          <w:sz w:val="28"/>
          <w:szCs w:val="28"/>
        </w:rPr>
        <w:t xml:space="preserve"> и качества</w:t>
      </w:r>
      <w:r w:rsidRPr="002B3F5A">
        <w:rPr>
          <w:rFonts w:ascii="Times New Roman" w:hAnsi="Times New Roman"/>
          <w:sz w:val="28"/>
          <w:szCs w:val="28"/>
        </w:rPr>
        <w:t xml:space="preserve"> муниципальн</w:t>
      </w:r>
      <w:r w:rsidR="004C519E" w:rsidRPr="002B3F5A">
        <w:rPr>
          <w:rFonts w:ascii="Times New Roman" w:hAnsi="Times New Roman"/>
          <w:sz w:val="28"/>
          <w:szCs w:val="28"/>
        </w:rPr>
        <w:t>ой</w:t>
      </w:r>
      <w:r w:rsidRPr="002B3F5A">
        <w:rPr>
          <w:rFonts w:ascii="Times New Roman" w:hAnsi="Times New Roman"/>
          <w:sz w:val="28"/>
          <w:szCs w:val="28"/>
        </w:rPr>
        <w:t xml:space="preserve"> услуг</w:t>
      </w:r>
      <w:r w:rsidR="004C519E" w:rsidRPr="002B3F5A">
        <w:rPr>
          <w:rFonts w:ascii="Times New Roman" w:hAnsi="Times New Roman"/>
          <w:sz w:val="28"/>
          <w:szCs w:val="28"/>
        </w:rPr>
        <w:t>и</w:t>
      </w:r>
    </w:p>
    <w:p w14:paraId="53A481AE" w14:textId="77777777" w:rsidR="00EA7321" w:rsidRPr="002B3F5A" w:rsidRDefault="00EA7321" w:rsidP="002B3F5A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15F59A7" w14:textId="084B7971" w:rsidR="00EA7321" w:rsidRPr="002B3F5A" w:rsidRDefault="00845273" w:rsidP="00EA7321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6</w:t>
      </w:r>
      <w:r w:rsidR="009B4720" w:rsidRPr="002B3F5A">
        <w:rPr>
          <w:rFonts w:ascii="Times New Roman" w:hAnsi="Times New Roman"/>
          <w:sz w:val="28"/>
          <w:szCs w:val="28"/>
        </w:rPr>
        <w:t>. Перечень показателей доступности и качества муниципальной услуги размещен на официальном сайте Ногликского муниципального округа Сахалинской области в сети «Интернет», а также на</w:t>
      </w:r>
      <w:r w:rsidR="009B4720" w:rsidRPr="002B3F5A">
        <w:rPr>
          <w:rFonts w:ascii="Times New Roman" w:hAnsi="Times New Roman"/>
          <w:sz w:val="28"/>
          <w:szCs w:val="28"/>
          <w:lang w:eastAsia="en-US"/>
        </w:rPr>
        <w:t xml:space="preserve"> ЕПГУ, РПГУ</w:t>
      </w:r>
      <w:r w:rsidR="009B4720" w:rsidRPr="002B3F5A">
        <w:rPr>
          <w:rFonts w:ascii="Times New Roman" w:hAnsi="Times New Roman"/>
          <w:sz w:val="28"/>
          <w:szCs w:val="28"/>
        </w:rPr>
        <w:t>.</w:t>
      </w:r>
    </w:p>
    <w:p w14:paraId="71E08582" w14:textId="77777777" w:rsidR="00EA7321" w:rsidRPr="002B3F5A" w:rsidRDefault="00EA7321" w:rsidP="002B3F5A">
      <w:pPr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708D62CC" w14:textId="77777777" w:rsidR="00EA7321" w:rsidRPr="0063656F" w:rsidRDefault="009B4720" w:rsidP="00EA7321">
      <w:pPr>
        <w:ind w:firstLine="0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63656F">
        <w:rPr>
          <w:rFonts w:ascii="Times New Roman" w:hAnsi="Times New Roman"/>
          <w:bCs/>
          <w:sz w:val="28"/>
          <w:szCs w:val="28"/>
        </w:rPr>
        <w:t>Иные требования к предо</w:t>
      </w:r>
      <w:r w:rsidR="00EA7321" w:rsidRPr="0063656F">
        <w:rPr>
          <w:rFonts w:ascii="Times New Roman" w:hAnsi="Times New Roman"/>
          <w:bCs/>
          <w:sz w:val="28"/>
          <w:szCs w:val="28"/>
        </w:rPr>
        <w:t>ставлению муниципальной услуги,</w:t>
      </w:r>
    </w:p>
    <w:p w14:paraId="7D24000B" w14:textId="77777777" w:rsidR="00EA7321" w:rsidRPr="0063656F" w:rsidRDefault="009B4720" w:rsidP="00EA7321">
      <w:pPr>
        <w:ind w:firstLine="0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63656F">
        <w:rPr>
          <w:rFonts w:ascii="Times New Roman" w:hAnsi="Times New Roman"/>
          <w:bCs/>
          <w:sz w:val="28"/>
          <w:szCs w:val="28"/>
        </w:rPr>
        <w:t>в том числе учитыва</w:t>
      </w:r>
      <w:r w:rsidR="00EA7321" w:rsidRPr="0063656F">
        <w:rPr>
          <w:rFonts w:ascii="Times New Roman" w:hAnsi="Times New Roman"/>
          <w:bCs/>
          <w:sz w:val="28"/>
          <w:szCs w:val="28"/>
        </w:rPr>
        <w:t>ющие особенности предоставления</w:t>
      </w:r>
    </w:p>
    <w:p w14:paraId="677DBE25" w14:textId="77777777" w:rsidR="00EA7321" w:rsidRPr="0063656F" w:rsidRDefault="009B4720" w:rsidP="00EA7321">
      <w:pPr>
        <w:ind w:firstLine="0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63656F">
        <w:rPr>
          <w:rFonts w:ascii="Times New Roman" w:hAnsi="Times New Roman"/>
          <w:bCs/>
          <w:sz w:val="28"/>
          <w:szCs w:val="28"/>
        </w:rPr>
        <w:t>муниципальных услу</w:t>
      </w:r>
      <w:r w:rsidR="00EA7321" w:rsidRPr="0063656F">
        <w:rPr>
          <w:rFonts w:ascii="Times New Roman" w:hAnsi="Times New Roman"/>
          <w:bCs/>
          <w:sz w:val="28"/>
          <w:szCs w:val="28"/>
        </w:rPr>
        <w:t>г в многофункциональных центрах</w:t>
      </w:r>
    </w:p>
    <w:p w14:paraId="1A1CBE2F" w14:textId="77777777" w:rsidR="00EA7321" w:rsidRPr="0063656F" w:rsidRDefault="009B4720" w:rsidP="00EA7321">
      <w:pPr>
        <w:ind w:firstLine="0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63656F">
        <w:rPr>
          <w:rFonts w:ascii="Times New Roman" w:hAnsi="Times New Roman"/>
          <w:bCs/>
          <w:sz w:val="28"/>
          <w:szCs w:val="28"/>
        </w:rPr>
        <w:t>и особенности пре</w:t>
      </w:r>
      <w:r w:rsidR="00EA7321" w:rsidRPr="0063656F">
        <w:rPr>
          <w:rFonts w:ascii="Times New Roman" w:hAnsi="Times New Roman"/>
          <w:bCs/>
          <w:sz w:val="28"/>
          <w:szCs w:val="28"/>
        </w:rPr>
        <w:t>доставления муниципальных услуг</w:t>
      </w:r>
    </w:p>
    <w:p w14:paraId="563CD908" w14:textId="5BB8D93B" w:rsidR="002D5FE6" w:rsidRPr="0063656F" w:rsidRDefault="009B4720" w:rsidP="00EA7321">
      <w:pPr>
        <w:ind w:firstLine="0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63656F">
        <w:rPr>
          <w:rFonts w:ascii="Times New Roman" w:hAnsi="Times New Roman"/>
          <w:bCs/>
          <w:sz w:val="28"/>
          <w:szCs w:val="28"/>
        </w:rPr>
        <w:t>в электронной форме</w:t>
      </w:r>
    </w:p>
    <w:p w14:paraId="4D6EB86C" w14:textId="77777777" w:rsidR="00EA7321" w:rsidRPr="002B3F5A" w:rsidRDefault="00EA7321" w:rsidP="002B3F5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14:paraId="463D9B9C" w14:textId="1708D6FC" w:rsidR="009B4720" w:rsidRPr="002B3F5A" w:rsidRDefault="00845273" w:rsidP="00EA732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7</w:t>
      </w:r>
      <w:r w:rsidR="00EA7321" w:rsidRPr="002B3F5A">
        <w:rPr>
          <w:rFonts w:ascii="Times New Roman" w:hAnsi="Times New Roman"/>
          <w:sz w:val="28"/>
          <w:szCs w:val="28"/>
        </w:rPr>
        <w:t xml:space="preserve">. </w:t>
      </w:r>
      <w:r w:rsidR="009B4720" w:rsidRPr="002B3F5A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477D50" w:rsidRPr="002B3F5A">
        <w:rPr>
          <w:rFonts w:ascii="Times New Roman" w:hAnsi="Times New Roman"/>
          <w:sz w:val="28"/>
          <w:szCs w:val="28"/>
        </w:rPr>
        <w:t>муниципальной услуги</w:t>
      </w:r>
      <w:r w:rsidR="009B4720" w:rsidRPr="002B3F5A">
        <w:rPr>
          <w:rFonts w:ascii="Times New Roman" w:hAnsi="Times New Roman"/>
          <w:sz w:val="28"/>
          <w:szCs w:val="28"/>
        </w:rPr>
        <w:t>, законодательством Российской Федерации не предусмотрены.</w:t>
      </w:r>
    </w:p>
    <w:p w14:paraId="44878098" w14:textId="18907996" w:rsidR="009B4720" w:rsidRPr="002B3F5A" w:rsidRDefault="00845273" w:rsidP="00EA732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1</w:t>
      </w:r>
      <w:r w:rsidR="00CC333D" w:rsidRPr="002B3F5A">
        <w:rPr>
          <w:rFonts w:ascii="Times New Roman" w:hAnsi="Times New Roman"/>
          <w:sz w:val="28"/>
          <w:szCs w:val="28"/>
        </w:rPr>
        <w:t>8</w:t>
      </w:r>
      <w:r w:rsidR="00EA7321" w:rsidRPr="002B3F5A">
        <w:rPr>
          <w:rFonts w:ascii="Times New Roman" w:hAnsi="Times New Roman"/>
          <w:sz w:val="28"/>
          <w:szCs w:val="28"/>
        </w:rPr>
        <w:t xml:space="preserve">. </w:t>
      </w:r>
      <w:r w:rsidR="009B4720" w:rsidRPr="002B3F5A">
        <w:rPr>
          <w:rFonts w:ascii="Times New Roman" w:hAnsi="Times New Roman"/>
          <w:sz w:val="28"/>
          <w:szCs w:val="28"/>
        </w:rPr>
        <w:t xml:space="preserve">Информационные системы, используемые для предоставления </w:t>
      </w:r>
      <w:r w:rsidR="00CE6C4C" w:rsidRPr="002B3F5A">
        <w:rPr>
          <w:rFonts w:ascii="Times New Roman" w:hAnsi="Times New Roman"/>
          <w:sz w:val="28"/>
          <w:szCs w:val="28"/>
        </w:rPr>
        <w:t>муниципальной услуги</w:t>
      </w:r>
      <w:r w:rsidR="009B4720" w:rsidRPr="002B3F5A">
        <w:rPr>
          <w:rFonts w:ascii="Times New Roman" w:hAnsi="Times New Roman"/>
          <w:sz w:val="28"/>
          <w:szCs w:val="28"/>
        </w:rPr>
        <w:t>:</w:t>
      </w:r>
    </w:p>
    <w:p w14:paraId="10E03E29" w14:textId="77777777" w:rsidR="00477D50" w:rsidRPr="002B3F5A" w:rsidRDefault="00477D50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а) ЕПГУ;</w:t>
      </w:r>
    </w:p>
    <w:p w14:paraId="05BD6724" w14:textId="77777777" w:rsidR="00477D50" w:rsidRPr="002B3F5A" w:rsidRDefault="00477D50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б) РПГУ;</w:t>
      </w:r>
    </w:p>
    <w:p w14:paraId="4E2A850D" w14:textId="4143F3AD" w:rsidR="00477D50" w:rsidRPr="002B3F5A" w:rsidRDefault="00477D50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в) федеральная государственная информационная система «Единая система межведомственного электронного взаимодействия» (далее </w:t>
      </w:r>
      <w:r w:rsidR="00EA7321" w:rsidRPr="002B3F5A">
        <w:rPr>
          <w:rFonts w:ascii="Times New Roman" w:hAnsi="Times New Roman"/>
          <w:sz w:val="28"/>
          <w:szCs w:val="28"/>
        </w:rPr>
        <w:t>-</w:t>
      </w:r>
      <w:r w:rsidRPr="002B3F5A">
        <w:rPr>
          <w:rFonts w:ascii="Times New Roman" w:hAnsi="Times New Roman"/>
          <w:sz w:val="28"/>
          <w:szCs w:val="28"/>
        </w:rPr>
        <w:t xml:space="preserve"> СМЭВ);</w:t>
      </w:r>
    </w:p>
    <w:p w14:paraId="503F2DAC" w14:textId="77777777" w:rsidR="00477D50" w:rsidRPr="002B3F5A" w:rsidRDefault="00477D50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г) ФГИС ЕЦП НСПД.</w:t>
      </w:r>
    </w:p>
    <w:p w14:paraId="0EAD6EC8" w14:textId="64659B9C" w:rsidR="00CE6C4C" w:rsidRPr="002B3F5A" w:rsidRDefault="00CE6C4C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lastRenderedPageBreak/>
        <w:t>В рамках исполнения отдельных административных процедур, связанных в том числе с использованием пространственных данных, допускается использование федеральной географической информационной системы, обеспечивающей функционирование национальной системы пространственных данных.</w:t>
      </w:r>
    </w:p>
    <w:p w14:paraId="248DF145" w14:textId="660532A3" w:rsidR="009B4720" w:rsidRPr="002B3F5A" w:rsidRDefault="00CC333D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</w:rPr>
        <w:t>19</w:t>
      </w:r>
      <w:r w:rsidR="00EA7321" w:rsidRPr="002B3F5A">
        <w:rPr>
          <w:rFonts w:ascii="Times New Roman" w:hAnsi="Times New Roman"/>
          <w:sz w:val="28"/>
          <w:szCs w:val="28"/>
        </w:rPr>
        <w:t xml:space="preserve">. </w:t>
      </w:r>
      <w:r w:rsidR="009B4720" w:rsidRPr="002B3F5A">
        <w:rPr>
          <w:rFonts w:ascii="Times New Roman" w:hAnsi="Times New Roman"/>
          <w:sz w:val="28"/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предусмотрено</w:t>
      </w:r>
      <w:r w:rsidR="00CE6C4C" w:rsidRPr="002B3F5A">
        <w:rPr>
          <w:rFonts w:ascii="Times New Roman" w:hAnsi="Times New Roman"/>
          <w:sz w:val="28"/>
          <w:szCs w:val="28"/>
        </w:rPr>
        <w:t>, поскольку муниципальная услуга предоставляется только совершеннолетним гражданам.</w:t>
      </w:r>
    </w:p>
    <w:p w14:paraId="062B8799" w14:textId="742DAFEC" w:rsidR="00787AFF" w:rsidRPr="002B3F5A" w:rsidRDefault="00845273" w:rsidP="00EA7321">
      <w:pPr>
        <w:tabs>
          <w:tab w:val="left" w:pos="851"/>
          <w:tab w:val="left" w:pos="1418"/>
        </w:tabs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</w:rPr>
        <w:t>2</w:t>
      </w:r>
      <w:r w:rsidR="00CC333D" w:rsidRPr="002B3F5A">
        <w:rPr>
          <w:rFonts w:ascii="Times New Roman" w:hAnsi="Times New Roman"/>
          <w:sz w:val="28"/>
          <w:szCs w:val="28"/>
        </w:rPr>
        <w:t>0</w:t>
      </w:r>
      <w:r w:rsidR="009B4720" w:rsidRPr="002B3F5A">
        <w:rPr>
          <w:rFonts w:ascii="Times New Roman" w:hAnsi="Times New Roman"/>
          <w:sz w:val="28"/>
          <w:szCs w:val="28"/>
        </w:rPr>
        <w:t>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="00532F06" w:rsidRPr="002B3F5A">
        <w:rPr>
          <w:rFonts w:ascii="Times New Roman" w:hAnsi="Times New Roman"/>
          <w:sz w:val="28"/>
          <w:szCs w:val="28"/>
        </w:rPr>
        <w:t>,</w:t>
      </w:r>
      <w:r w:rsidR="009B4720" w:rsidRPr="002B3F5A">
        <w:rPr>
          <w:rFonts w:ascii="Times New Roman" w:hAnsi="Times New Roman"/>
          <w:sz w:val="28"/>
          <w:szCs w:val="28"/>
        </w:rPr>
        <w:t xml:space="preserve"> не предусмотрен</w:t>
      </w:r>
      <w:r w:rsidR="00CE6C4C" w:rsidRPr="002B3F5A">
        <w:rPr>
          <w:rFonts w:ascii="Times New Roman" w:hAnsi="Times New Roman"/>
          <w:sz w:val="28"/>
          <w:szCs w:val="28"/>
        </w:rPr>
        <w:t>, поскольку муниципальная услуга предоставляется только совершеннолетним гражданам.</w:t>
      </w:r>
    </w:p>
    <w:p w14:paraId="0BC68A1B" w14:textId="415D31D7" w:rsidR="00512E6C" w:rsidRPr="002B3F5A" w:rsidRDefault="00CC333D" w:rsidP="00EA7321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  <w:lang w:eastAsia="en-US"/>
        </w:rPr>
        <w:t xml:space="preserve">21. </w:t>
      </w:r>
      <w:r w:rsidR="00512E6C" w:rsidRPr="002B3F5A">
        <w:rPr>
          <w:rFonts w:ascii="Times New Roman" w:hAnsi="Times New Roman"/>
          <w:sz w:val="28"/>
          <w:szCs w:val="28"/>
          <w:lang w:eastAsia="en-US"/>
        </w:rPr>
        <w:t>Запрос о предоставлении муниципальной услуги посредством МФЦ не предусмотрен.</w:t>
      </w:r>
    </w:p>
    <w:p w14:paraId="464E70A9" w14:textId="7F15F7E1" w:rsidR="00EA7321" w:rsidRPr="002B3F5A" w:rsidRDefault="00CC333D" w:rsidP="00EA7321">
      <w:pPr>
        <w:widowControl w:val="0"/>
        <w:tabs>
          <w:tab w:val="left" w:pos="1276"/>
        </w:tabs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  <w:lang w:eastAsia="en-US"/>
        </w:rPr>
        <w:t xml:space="preserve">22. </w:t>
      </w:r>
      <w:r w:rsidR="00C4237A" w:rsidRPr="002B3F5A">
        <w:rPr>
          <w:rFonts w:ascii="Times New Roman" w:hAnsi="Times New Roman"/>
          <w:sz w:val="28"/>
          <w:szCs w:val="28"/>
          <w:lang w:eastAsia="en-US"/>
        </w:rPr>
        <w:t>Выдача заявителю результата предоставления муниципальной услуги в МФЦ не предусмотрена.</w:t>
      </w:r>
    </w:p>
    <w:p w14:paraId="4DD14503" w14:textId="77777777" w:rsidR="00EA7321" w:rsidRPr="002B3F5A" w:rsidRDefault="00EA7321" w:rsidP="009A6E76">
      <w:pPr>
        <w:widowControl w:val="0"/>
        <w:tabs>
          <w:tab w:val="left" w:pos="1276"/>
        </w:tabs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46F36B91" w14:textId="77777777" w:rsidR="00EA7321" w:rsidRPr="002B3F5A" w:rsidRDefault="00192D78" w:rsidP="00EA7321">
      <w:pPr>
        <w:widowControl w:val="0"/>
        <w:tabs>
          <w:tab w:val="left" w:pos="1276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Исчерпывающий перечень </w:t>
      </w:r>
      <w:r w:rsidR="00EA7321" w:rsidRPr="002B3F5A">
        <w:rPr>
          <w:rFonts w:ascii="Times New Roman" w:hAnsi="Times New Roman"/>
          <w:sz w:val="28"/>
          <w:szCs w:val="28"/>
        </w:rPr>
        <w:t>документов, необходимых</w:t>
      </w:r>
    </w:p>
    <w:p w14:paraId="02B565CA" w14:textId="037263DC" w:rsidR="00192D78" w:rsidRPr="002B3F5A" w:rsidRDefault="00192D78" w:rsidP="00EA7321">
      <w:pPr>
        <w:widowControl w:val="0"/>
        <w:tabs>
          <w:tab w:val="left" w:pos="1276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14:paraId="70516D96" w14:textId="77777777" w:rsidR="00EA7321" w:rsidRPr="002B3F5A" w:rsidRDefault="00EA7321" w:rsidP="009A6E76">
      <w:pPr>
        <w:widowControl w:val="0"/>
        <w:tabs>
          <w:tab w:val="left" w:pos="1276"/>
        </w:tabs>
        <w:ind w:firstLine="0"/>
        <w:rPr>
          <w:rFonts w:ascii="Times New Roman" w:hAnsi="Times New Roman"/>
          <w:sz w:val="28"/>
          <w:szCs w:val="28"/>
        </w:rPr>
      </w:pPr>
    </w:p>
    <w:p w14:paraId="04A13D4F" w14:textId="03161EC1" w:rsidR="00845273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color w:val="000000"/>
          <w:sz w:val="28"/>
          <w:szCs w:val="28"/>
        </w:rPr>
      </w:pPr>
      <w:r w:rsidRPr="002B3F5A">
        <w:rPr>
          <w:rFonts w:ascii="Times New Roman" w:hAnsi="Times New Roman"/>
          <w:color w:val="000000"/>
          <w:sz w:val="28"/>
          <w:szCs w:val="28"/>
        </w:rPr>
        <w:t>2</w:t>
      </w:r>
      <w:r w:rsidR="00CC333D" w:rsidRPr="002B3F5A">
        <w:rPr>
          <w:rFonts w:ascii="Times New Roman" w:hAnsi="Times New Roman"/>
          <w:color w:val="000000"/>
          <w:sz w:val="28"/>
          <w:szCs w:val="28"/>
        </w:rPr>
        <w:t>3</w:t>
      </w:r>
      <w:r w:rsidRPr="002B3F5A">
        <w:rPr>
          <w:rFonts w:ascii="Times New Roman" w:hAnsi="Times New Roman"/>
          <w:color w:val="000000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 </w:t>
      </w:r>
      <w:r w:rsidR="009A6E76" w:rsidRPr="002B3F5A">
        <w:rPr>
          <w:rFonts w:ascii="Times New Roman" w:hAnsi="Times New Roman"/>
          <w:bCs/>
          <w:sz w:val="28"/>
          <w:szCs w:val="28"/>
        </w:rPr>
        <w:t xml:space="preserve">приложения </w:t>
      </w:r>
      <w:r w:rsidRPr="002B3F5A">
        <w:rPr>
          <w:rFonts w:ascii="Times New Roman" w:hAnsi="Times New Roman"/>
          <w:bCs/>
          <w:sz w:val="28"/>
          <w:szCs w:val="28"/>
        </w:rPr>
        <w:t xml:space="preserve">2 </w:t>
      </w:r>
      <w:r w:rsidRPr="002B3F5A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регламенту.</w:t>
      </w:r>
    </w:p>
    <w:p w14:paraId="73335A2C" w14:textId="5A24C9C9" w:rsidR="00EA7321" w:rsidRPr="002B3F5A" w:rsidRDefault="00845273" w:rsidP="00EA7321">
      <w:pPr>
        <w:widowControl w:val="0"/>
        <w:tabs>
          <w:tab w:val="left" w:pos="709"/>
        </w:tabs>
        <w:autoSpaceDE w:val="0"/>
        <w:autoSpaceDN w:val="0"/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2</w:t>
      </w:r>
      <w:r w:rsidR="00CC333D" w:rsidRPr="002B3F5A">
        <w:rPr>
          <w:rFonts w:ascii="Times New Roman" w:hAnsi="Times New Roman"/>
          <w:sz w:val="28"/>
          <w:szCs w:val="28"/>
        </w:rPr>
        <w:t>4</w:t>
      </w:r>
      <w:r w:rsidRPr="002B3F5A">
        <w:rPr>
          <w:rFonts w:ascii="Times New Roman" w:hAnsi="Times New Roman"/>
          <w:sz w:val="28"/>
          <w:szCs w:val="28"/>
        </w:rPr>
        <w:t xml:space="preserve">. Форма запроса о предоставлении муниципальной услуги и документов, необходимых для предоставления муниципальной услуги приведены </w:t>
      </w:r>
      <w:r w:rsidR="00532F06" w:rsidRPr="002B3F5A">
        <w:rPr>
          <w:rFonts w:ascii="Times New Roman" w:hAnsi="Times New Roman"/>
          <w:sz w:val="28"/>
          <w:szCs w:val="28"/>
        </w:rPr>
        <w:t xml:space="preserve">в </w:t>
      </w:r>
      <w:r w:rsidR="009A6E76" w:rsidRPr="002B3F5A">
        <w:rPr>
          <w:rFonts w:ascii="Times New Roman" w:hAnsi="Times New Roman"/>
          <w:bCs/>
          <w:sz w:val="28"/>
          <w:szCs w:val="28"/>
        </w:rPr>
        <w:t xml:space="preserve">приложении </w:t>
      </w:r>
      <w:r w:rsidRPr="002B3F5A">
        <w:rPr>
          <w:rFonts w:ascii="Times New Roman" w:hAnsi="Times New Roman"/>
          <w:bCs/>
          <w:sz w:val="28"/>
          <w:szCs w:val="28"/>
        </w:rPr>
        <w:t>3 форма 1</w:t>
      </w:r>
      <w:r w:rsidR="00EB1125" w:rsidRPr="002B3F5A">
        <w:rPr>
          <w:rFonts w:ascii="Times New Roman" w:hAnsi="Times New Roman"/>
          <w:bCs/>
          <w:sz w:val="28"/>
          <w:szCs w:val="28"/>
        </w:rPr>
        <w:t>, 2</w:t>
      </w:r>
      <w:r w:rsidRPr="002B3F5A">
        <w:rPr>
          <w:rFonts w:ascii="Times New Roman" w:hAnsi="Times New Roman"/>
          <w:bCs/>
          <w:sz w:val="28"/>
          <w:szCs w:val="28"/>
        </w:rPr>
        <w:t xml:space="preserve"> </w:t>
      </w:r>
      <w:r w:rsidRPr="002B3F5A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14:paraId="5C0A4AAB" w14:textId="77777777" w:rsidR="00EA7321" w:rsidRPr="002B3F5A" w:rsidRDefault="00EA7321" w:rsidP="00EA7321">
      <w:pPr>
        <w:widowControl w:val="0"/>
        <w:tabs>
          <w:tab w:val="left" w:pos="709"/>
        </w:tabs>
        <w:autoSpaceDE w:val="0"/>
        <w:autoSpaceDN w:val="0"/>
        <w:ind w:right="23" w:firstLine="0"/>
        <w:rPr>
          <w:rFonts w:ascii="Times New Roman" w:hAnsi="Times New Roman"/>
          <w:sz w:val="28"/>
          <w:szCs w:val="28"/>
        </w:rPr>
      </w:pPr>
    </w:p>
    <w:p w14:paraId="2C071FF2" w14:textId="77777777" w:rsidR="00EA7321" w:rsidRPr="002B3F5A" w:rsidRDefault="003C7886" w:rsidP="00EA7321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</w:t>
      </w:r>
      <w:r w:rsidR="00EA7321" w:rsidRPr="002B3F5A">
        <w:rPr>
          <w:rFonts w:ascii="Times New Roman" w:hAnsi="Times New Roman"/>
          <w:sz w:val="28"/>
          <w:szCs w:val="28"/>
        </w:rPr>
        <w:t>проса</w:t>
      </w:r>
    </w:p>
    <w:p w14:paraId="39318C88" w14:textId="77777777" w:rsidR="00EA7321" w:rsidRPr="002B3F5A" w:rsidRDefault="003C7886" w:rsidP="00EA7321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о предоставлении муниципальной у</w:t>
      </w:r>
      <w:r w:rsidR="00EA7321" w:rsidRPr="002B3F5A">
        <w:rPr>
          <w:rFonts w:ascii="Times New Roman" w:hAnsi="Times New Roman"/>
          <w:sz w:val="28"/>
          <w:szCs w:val="28"/>
        </w:rPr>
        <w:t>слуги и документов, необходимых</w:t>
      </w:r>
    </w:p>
    <w:p w14:paraId="24DA0EB1" w14:textId="77777777" w:rsidR="00EA7321" w:rsidRPr="002B3F5A" w:rsidRDefault="003C7886" w:rsidP="00EA7321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для предоставления муниципальной услуги, и исчерпывающий перечень оснований для приостановления пред</w:t>
      </w:r>
      <w:r w:rsidR="00EA7321" w:rsidRPr="002B3F5A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14:paraId="161408CB" w14:textId="5C725060" w:rsidR="00EF1254" w:rsidRPr="002B3F5A" w:rsidRDefault="003C7886" w:rsidP="00EA7321">
      <w:pPr>
        <w:widowControl w:val="0"/>
        <w:tabs>
          <w:tab w:val="left" w:pos="709"/>
        </w:tabs>
        <w:autoSpaceDE w:val="0"/>
        <w:autoSpaceDN w:val="0"/>
        <w:ind w:right="2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или для отказа в предоставлении муниципальной услуги</w:t>
      </w:r>
    </w:p>
    <w:p w14:paraId="11DF7344" w14:textId="77777777" w:rsidR="00EA7321" w:rsidRPr="002B3F5A" w:rsidRDefault="00EA7321" w:rsidP="00EA7321">
      <w:pPr>
        <w:widowControl w:val="0"/>
        <w:tabs>
          <w:tab w:val="left" w:pos="709"/>
        </w:tabs>
        <w:autoSpaceDE w:val="0"/>
        <w:autoSpaceDN w:val="0"/>
        <w:ind w:right="23" w:firstLine="0"/>
        <w:rPr>
          <w:rFonts w:ascii="Times New Roman" w:hAnsi="Times New Roman"/>
          <w:sz w:val="28"/>
          <w:szCs w:val="28"/>
        </w:rPr>
      </w:pPr>
    </w:p>
    <w:p w14:paraId="5CAACB04" w14:textId="797D910B" w:rsidR="00410EAC" w:rsidRPr="002B3F5A" w:rsidRDefault="00410EAC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bookmarkStart w:id="7" w:name="P244"/>
      <w:bookmarkEnd w:id="7"/>
      <w:r w:rsidRPr="002B3F5A">
        <w:rPr>
          <w:rFonts w:ascii="Times New Roman" w:hAnsi="Times New Roman"/>
          <w:sz w:val="28"/>
          <w:szCs w:val="28"/>
        </w:rPr>
        <w:lastRenderedPageBreak/>
        <w:t>25.</w:t>
      </w:r>
      <w:r w:rsidR="00DB4FBB">
        <w:rPr>
          <w:rFonts w:ascii="Times New Roman" w:hAnsi="Times New Roman"/>
          <w:sz w:val="28"/>
          <w:szCs w:val="28"/>
        </w:rPr>
        <w:t xml:space="preserve"> </w:t>
      </w:r>
      <w:r w:rsidRPr="002B3F5A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приведены в таблице № 3</w:t>
      </w:r>
      <w:r w:rsidR="009A6E76" w:rsidRPr="002B3F5A">
        <w:rPr>
          <w:rFonts w:ascii="Times New Roman" w:hAnsi="Times New Roman"/>
          <w:bCs/>
          <w:sz w:val="28"/>
          <w:szCs w:val="28"/>
        </w:rPr>
        <w:t xml:space="preserve"> приложения </w:t>
      </w:r>
      <w:r w:rsidRPr="002B3F5A">
        <w:rPr>
          <w:rFonts w:ascii="Times New Roman" w:hAnsi="Times New Roman"/>
          <w:bCs/>
          <w:sz w:val="28"/>
          <w:szCs w:val="28"/>
        </w:rPr>
        <w:t>2</w:t>
      </w:r>
      <w:r w:rsidRPr="002B3F5A">
        <w:rPr>
          <w:rFonts w:ascii="Times New Roman" w:hAnsi="Times New Roman"/>
          <w:sz w:val="28"/>
          <w:szCs w:val="28"/>
        </w:rPr>
        <w:t xml:space="preserve"> к настоящему А</w:t>
      </w:r>
      <w:r w:rsidR="00F833C1">
        <w:rPr>
          <w:rFonts w:ascii="Times New Roman" w:hAnsi="Times New Roman"/>
          <w:sz w:val="28"/>
          <w:szCs w:val="28"/>
        </w:rPr>
        <w:t>дминистративному регламенту.</w:t>
      </w:r>
    </w:p>
    <w:p w14:paraId="20883A17" w14:textId="4C6869AD" w:rsidR="00845273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2</w:t>
      </w:r>
      <w:r w:rsidR="00410EAC" w:rsidRPr="002B3F5A">
        <w:rPr>
          <w:rFonts w:ascii="Times New Roman" w:hAnsi="Times New Roman"/>
          <w:sz w:val="28"/>
          <w:szCs w:val="28"/>
        </w:rPr>
        <w:t>6</w:t>
      </w:r>
      <w:r w:rsidRPr="002B3F5A">
        <w:rPr>
          <w:rFonts w:ascii="Times New Roman" w:hAnsi="Times New Roman"/>
          <w:sz w:val="28"/>
          <w:szCs w:val="28"/>
        </w:rPr>
        <w:t>. Основания для отказа в приеме запроса о предоставлении муниципальной услуги и документов, необходимых для предоставления муниципальной услуги:</w:t>
      </w:r>
    </w:p>
    <w:p w14:paraId="4B716F93" w14:textId="2FC53583" w:rsidR="00410EAC" w:rsidRPr="002B3F5A" w:rsidRDefault="00410EAC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</w:t>
      </w:r>
      <w:r w:rsidR="0016344E" w:rsidRPr="002B3F5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6344E" w:rsidRPr="002B3F5A">
        <w:rPr>
          <w:rFonts w:ascii="Times New Roman" w:hAnsi="Times New Roman"/>
          <w:sz w:val="28"/>
          <w:szCs w:val="28"/>
        </w:rPr>
        <w:t>отказ заявителя (представителя заявителя) при личном обращении предъявить документ, удостоверяющий личность</w:t>
      </w:r>
      <w:r w:rsidRPr="002B3F5A">
        <w:rPr>
          <w:rFonts w:ascii="Times New Roman" w:hAnsi="Times New Roman"/>
          <w:sz w:val="28"/>
          <w:szCs w:val="28"/>
        </w:rPr>
        <w:t>;</w:t>
      </w:r>
    </w:p>
    <w:p w14:paraId="59D2325E" w14:textId="434A13CB" w:rsidR="00410EAC" w:rsidRPr="002B3F5A" w:rsidRDefault="00410EAC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- </w:t>
      </w:r>
      <w:r w:rsidR="00532F06" w:rsidRPr="002B3F5A">
        <w:rPr>
          <w:rFonts w:ascii="Times New Roman" w:hAnsi="Times New Roman"/>
          <w:sz w:val="28"/>
          <w:szCs w:val="28"/>
        </w:rPr>
        <w:t>не</w:t>
      </w:r>
      <w:r w:rsidR="0016344E" w:rsidRPr="002B3F5A">
        <w:rPr>
          <w:rFonts w:ascii="Times New Roman" w:hAnsi="Times New Roman"/>
          <w:sz w:val="28"/>
          <w:szCs w:val="28"/>
        </w:rPr>
        <w:t>представление представителем заявителя документа, подтверждающего полномочия представителя заявителя</w:t>
      </w:r>
      <w:r w:rsidR="0086531C" w:rsidRPr="002B3F5A">
        <w:rPr>
          <w:rFonts w:ascii="Times New Roman" w:hAnsi="Times New Roman"/>
          <w:sz w:val="28"/>
          <w:szCs w:val="28"/>
        </w:rPr>
        <w:t>.</w:t>
      </w:r>
    </w:p>
    <w:p w14:paraId="44C39A33" w14:textId="4301619F" w:rsidR="00410EAC" w:rsidRPr="002B3F5A" w:rsidRDefault="00410EAC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27. Основания для приостановления предоставления муниципальной услуги не предусмотрены.</w:t>
      </w:r>
    </w:p>
    <w:p w14:paraId="4085F93B" w14:textId="693B8317" w:rsidR="00845273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2</w:t>
      </w:r>
      <w:r w:rsidR="00410EAC" w:rsidRPr="002B3F5A">
        <w:rPr>
          <w:rFonts w:ascii="Times New Roman" w:hAnsi="Times New Roman"/>
          <w:sz w:val="28"/>
          <w:szCs w:val="28"/>
        </w:rPr>
        <w:t>8</w:t>
      </w:r>
      <w:r w:rsidRPr="002B3F5A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услуги:</w:t>
      </w:r>
    </w:p>
    <w:p w14:paraId="6EB72A77" w14:textId="2F613E47" w:rsidR="00845273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а) </w:t>
      </w:r>
      <w:r w:rsidR="0016344E" w:rsidRPr="002B3F5A">
        <w:rPr>
          <w:rFonts w:ascii="Times New Roman" w:hAnsi="Times New Roman"/>
          <w:sz w:val="28"/>
          <w:szCs w:val="28"/>
          <w:lang w:bidi="ru-RU"/>
        </w:rPr>
        <w:t>непредставление документов, предусмотренных административным регламентом, либо их несоответствие установленным требованиям</w:t>
      </w:r>
      <w:r w:rsidRPr="002B3F5A">
        <w:rPr>
          <w:rFonts w:ascii="Times New Roman" w:hAnsi="Times New Roman"/>
          <w:sz w:val="28"/>
          <w:szCs w:val="28"/>
        </w:rPr>
        <w:t>;</w:t>
      </w:r>
    </w:p>
    <w:p w14:paraId="03E515DD" w14:textId="1F21CE1A" w:rsidR="00845273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б) </w:t>
      </w:r>
      <w:r w:rsidR="0016344E" w:rsidRPr="002B3F5A">
        <w:rPr>
          <w:rFonts w:ascii="Times New Roman" w:hAnsi="Times New Roman"/>
          <w:sz w:val="28"/>
          <w:szCs w:val="28"/>
          <w:lang w:bidi="ru-RU"/>
        </w:rPr>
        <w:t xml:space="preserve">заявление подано или направлено лицом, </w:t>
      </w:r>
      <w:r w:rsidR="00871E1A" w:rsidRPr="002B3F5A">
        <w:rPr>
          <w:rFonts w:ascii="Times New Roman" w:hAnsi="Times New Roman"/>
          <w:sz w:val="28"/>
          <w:szCs w:val="28"/>
          <w:lang w:bidi="ru-RU"/>
        </w:rPr>
        <w:t>которое в соответствии с земельным законодательством не имеет права на приобретение в собственность бесплатно земельного участка</w:t>
      </w:r>
      <w:r w:rsidRPr="002B3F5A">
        <w:rPr>
          <w:rFonts w:ascii="Times New Roman" w:hAnsi="Times New Roman"/>
          <w:sz w:val="28"/>
          <w:szCs w:val="28"/>
        </w:rPr>
        <w:t>;</w:t>
      </w:r>
    </w:p>
    <w:p w14:paraId="6BA5B160" w14:textId="35805A9D" w:rsidR="00FF2E38" w:rsidRPr="002B3F5A" w:rsidRDefault="00845273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</w:rPr>
        <w:t xml:space="preserve">в) </w:t>
      </w:r>
      <w:r w:rsidR="0016344E" w:rsidRPr="002B3F5A">
        <w:rPr>
          <w:rFonts w:ascii="Times New Roman" w:hAnsi="Times New Roman"/>
          <w:sz w:val="28"/>
          <w:szCs w:val="28"/>
          <w:lang w:bidi="ru-RU"/>
        </w:rPr>
        <w:t>запрет на предоставление земельного участка в частную собственность, установленный федеральным законом;</w:t>
      </w:r>
    </w:p>
    <w:p w14:paraId="250D8B35" w14:textId="640FA07A" w:rsidR="0016344E" w:rsidRPr="002B3F5A" w:rsidRDefault="0016344E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>г)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Федерации;</w:t>
      </w:r>
    </w:p>
    <w:p w14:paraId="0FD8594A" w14:textId="58FFC710" w:rsidR="0016344E" w:rsidRPr="002B3F5A" w:rsidRDefault="00532F06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>д</w:t>
      </w:r>
      <w:r w:rsidR="0016344E" w:rsidRPr="002B3F5A">
        <w:rPr>
          <w:rFonts w:ascii="Times New Roman" w:hAnsi="Times New Roman"/>
          <w:sz w:val="28"/>
          <w:szCs w:val="28"/>
          <w:lang w:bidi="ru-RU"/>
        </w:rPr>
        <w:t>) земельный участок не предоставлен до дня вступления в силу Федерального закона от 25.10.2001 № 137-ФЗ «О введении в действие Земельного кодекса РФ» на каком-либо праве в пользование или владение садоводческому, огородническому или дачному некоммерческому объединению граждан или организации, при которой создавалось такое товарищество</w:t>
      </w:r>
      <w:r w:rsidR="00420D6A" w:rsidRPr="002B3F5A">
        <w:rPr>
          <w:rFonts w:ascii="Times New Roman" w:hAnsi="Times New Roman"/>
          <w:sz w:val="28"/>
          <w:szCs w:val="28"/>
          <w:lang w:bidi="ru-RU"/>
        </w:rPr>
        <w:t>;</w:t>
      </w:r>
    </w:p>
    <w:p w14:paraId="7E8CD1DC" w14:textId="136D894F" w:rsidR="00EA7321" w:rsidRPr="002B3F5A" w:rsidRDefault="00532F06" w:rsidP="00EA7321">
      <w:pPr>
        <w:widowControl w:val="0"/>
        <w:tabs>
          <w:tab w:val="left" w:pos="1505"/>
        </w:tabs>
        <w:ind w:right="23"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>е</w:t>
      </w:r>
      <w:r w:rsidR="00420D6A" w:rsidRPr="002B3F5A">
        <w:rPr>
          <w:rFonts w:ascii="Times New Roman" w:hAnsi="Times New Roman"/>
          <w:sz w:val="28"/>
          <w:szCs w:val="28"/>
          <w:lang w:bidi="ru-RU"/>
        </w:rPr>
        <w:t>) наличие предусмотренных законодательством Российской Федерации, законодательством Сахалинской области или муниципальными правовыми актами ограничений для предоставления испрашиваемого земельного участка в собственность.</w:t>
      </w:r>
      <w:bookmarkStart w:id="8" w:name="sub_300"/>
    </w:p>
    <w:p w14:paraId="0E9FF7E4" w14:textId="77777777" w:rsidR="00EA7321" w:rsidRPr="002B3F5A" w:rsidRDefault="00EA7321" w:rsidP="009A6E76">
      <w:pPr>
        <w:widowControl w:val="0"/>
        <w:tabs>
          <w:tab w:val="left" w:pos="1505"/>
        </w:tabs>
        <w:ind w:right="23" w:firstLine="0"/>
        <w:rPr>
          <w:rFonts w:ascii="Times New Roman" w:hAnsi="Times New Roman"/>
          <w:sz w:val="28"/>
          <w:szCs w:val="28"/>
          <w:lang w:bidi="ru-RU"/>
        </w:rPr>
      </w:pPr>
    </w:p>
    <w:p w14:paraId="341356C1" w14:textId="77777777" w:rsidR="00EA7321" w:rsidRPr="002B3F5A" w:rsidRDefault="003C7886" w:rsidP="00EA7321">
      <w:pPr>
        <w:widowControl w:val="0"/>
        <w:tabs>
          <w:tab w:val="left" w:pos="1505"/>
        </w:tabs>
        <w:ind w:right="2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III. Состав, послед</w:t>
      </w:r>
      <w:r w:rsidR="00EA7321" w:rsidRPr="002B3F5A">
        <w:rPr>
          <w:rFonts w:ascii="Times New Roman" w:hAnsi="Times New Roman"/>
          <w:bCs/>
          <w:sz w:val="28"/>
          <w:szCs w:val="28"/>
        </w:rPr>
        <w:t>овательность и сроки выполнения</w:t>
      </w:r>
    </w:p>
    <w:p w14:paraId="3F75C761" w14:textId="64F4006E" w:rsidR="00EA7321" w:rsidRPr="002B3F5A" w:rsidRDefault="003C7886" w:rsidP="00EA7321">
      <w:pPr>
        <w:widowControl w:val="0"/>
        <w:tabs>
          <w:tab w:val="left" w:pos="1505"/>
        </w:tabs>
        <w:ind w:right="2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административных процедур</w:t>
      </w:r>
      <w:bookmarkEnd w:id="8"/>
    </w:p>
    <w:p w14:paraId="42B7A25B" w14:textId="77777777" w:rsidR="00EA7321" w:rsidRPr="002B3F5A" w:rsidRDefault="00EA7321" w:rsidP="009A6E76">
      <w:pPr>
        <w:widowControl w:val="0"/>
        <w:tabs>
          <w:tab w:val="left" w:pos="1505"/>
        </w:tabs>
        <w:ind w:right="23" w:firstLine="0"/>
        <w:rPr>
          <w:rFonts w:ascii="Times New Roman" w:hAnsi="Times New Roman"/>
          <w:bCs/>
          <w:sz w:val="28"/>
          <w:szCs w:val="28"/>
        </w:rPr>
      </w:pPr>
    </w:p>
    <w:p w14:paraId="333A46FA" w14:textId="77777777" w:rsidR="00EA7321" w:rsidRPr="002B3F5A" w:rsidRDefault="003C7886" w:rsidP="00EA7321">
      <w:pPr>
        <w:widowControl w:val="0"/>
        <w:tabs>
          <w:tab w:val="left" w:pos="1505"/>
        </w:tabs>
        <w:ind w:right="23"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2B3F5A">
        <w:rPr>
          <w:rFonts w:ascii="Times New Roman" w:hAnsi="Times New Roman"/>
          <w:bCs/>
          <w:color w:val="26282F"/>
          <w:sz w:val="28"/>
          <w:szCs w:val="28"/>
        </w:rPr>
        <w:t>Перечень ос</w:t>
      </w:r>
      <w:r w:rsidR="00EA7321" w:rsidRPr="002B3F5A">
        <w:rPr>
          <w:rFonts w:ascii="Times New Roman" w:hAnsi="Times New Roman"/>
          <w:bCs/>
          <w:color w:val="26282F"/>
          <w:sz w:val="28"/>
          <w:szCs w:val="28"/>
        </w:rPr>
        <w:t>уществляемых при предоставлении</w:t>
      </w:r>
    </w:p>
    <w:p w14:paraId="76311C72" w14:textId="5DC1BFB5" w:rsidR="003C7886" w:rsidRPr="002B3F5A" w:rsidRDefault="003C7886" w:rsidP="00EA7321">
      <w:pPr>
        <w:widowControl w:val="0"/>
        <w:tabs>
          <w:tab w:val="left" w:pos="1505"/>
        </w:tabs>
        <w:ind w:right="23"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2B3F5A">
        <w:rPr>
          <w:rFonts w:ascii="Times New Roman" w:hAnsi="Times New Roman"/>
          <w:bCs/>
          <w:color w:val="26282F"/>
          <w:sz w:val="28"/>
          <w:szCs w:val="28"/>
        </w:rPr>
        <w:t>муниципальной услуги административных процедур</w:t>
      </w:r>
    </w:p>
    <w:p w14:paraId="7FC15F63" w14:textId="77777777" w:rsidR="00EA7321" w:rsidRPr="002B3F5A" w:rsidRDefault="00EA7321" w:rsidP="009A6E76">
      <w:pPr>
        <w:widowControl w:val="0"/>
        <w:tabs>
          <w:tab w:val="left" w:pos="1505"/>
        </w:tabs>
        <w:ind w:right="23" w:firstLine="0"/>
        <w:rPr>
          <w:rFonts w:ascii="Times New Roman" w:hAnsi="Times New Roman"/>
          <w:bCs/>
          <w:color w:val="26282F"/>
          <w:sz w:val="28"/>
          <w:szCs w:val="28"/>
        </w:rPr>
      </w:pPr>
    </w:p>
    <w:p w14:paraId="01D1599B" w14:textId="77777777" w:rsidR="00410EAC" w:rsidRPr="002B3F5A" w:rsidRDefault="00FF2E38" w:rsidP="00EA7321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410EAC" w:rsidRPr="002B3F5A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410EAC" w:rsidRPr="002B3F5A">
        <w:rPr>
          <w:rFonts w:ascii="Times New Roman" w:eastAsia="Calibri" w:hAnsi="Times New Roman"/>
          <w:sz w:val="28"/>
          <w:szCs w:val="28"/>
          <w:lang w:eastAsia="en-US"/>
        </w:rPr>
        <w:t>Перечень административных процедур, осуществляемых при предоставлении муниципальной услуги:</w:t>
      </w:r>
    </w:p>
    <w:p w14:paraId="5994B64B" w14:textId="48777891" w:rsidR="00FF2E38" w:rsidRPr="002B3F5A" w:rsidRDefault="00EA7321" w:rsidP="00EA7321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1)</w:t>
      </w:r>
      <w:r w:rsidR="00FF2E38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профилирование заявителя;</w:t>
      </w:r>
    </w:p>
    <w:p w14:paraId="392242F3" w14:textId="77777777" w:rsidR="00FF2E38" w:rsidRPr="002B3F5A" w:rsidRDefault="00FF2E38" w:rsidP="00EA7321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</w:rPr>
        <w:t xml:space="preserve">2) </w:t>
      </w:r>
      <w:r w:rsidRPr="002B3F5A">
        <w:rPr>
          <w:rFonts w:ascii="Times New Roman" w:hAnsi="Times New Roman"/>
          <w:sz w:val="28"/>
          <w:szCs w:val="28"/>
          <w:lang w:bidi="ru-RU"/>
        </w:rPr>
        <w:t>прием запроса и документов и (или) информации, необходимых для предоставления муниципальной услуги;</w:t>
      </w:r>
    </w:p>
    <w:p w14:paraId="726F26BC" w14:textId="294482AE" w:rsidR="00FF2E38" w:rsidRPr="002B3F5A" w:rsidRDefault="00EA7321" w:rsidP="00EA7321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 xml:space="preserve">3) </w:t>
      </w:r>
      <w:r w:rsidR="00FF2E38" w:rsidRPr="002B3F5A">
        <w:rPr>
          <w:rFonts w:ascii="Times New Roman" w:hAnsi="Times New Roman"/>
          <w:sz w:val="28"/>
          <w:szCs w:val="28"/>
          <w:lang w:bidi="ru-RU"/>
        </w:rPr>
        <w:t>межведомственное информационное взаимодействие;</w:t>
      </w:r>
    </w:p>
    <w:p w14:paraId="2D2DFEEC" w14:textId="77777777" w:rsidR="00FF2E38" w:rsidRPr="002B3F5A" w:rsidRDefault="00FF2E38" w:rsidP="00EA7321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>4) принятие решения о предоставлении (об отказе в предоставлении) муниципальной услуги;</w:t>
      </w:r>
    </w:p>
    <w:p w14:paraId="4AC5836D" w14:textId="77777777" w:rsidR="00EA7321" w:rsidRPr="002B3F5A" w:rsidRDefault="00EA7321" w:rsidP="00EA7321">
      <w:pPr>
        <w:ind w:firstLine="709"/>
        <w:rPr>
          <w:rFonts w:ascii="Times New Roman" w:hAnsi="Times New Roman"/>
          <w:sz w:val="28"/>
          <w:szCs w:val="28"/>
          <w:lang w:bidi="ru-RU"/>
        </w:rPr>
      </w:pPr>
      <w:r w:rsidRPr="002B3F5A">
        <w:rPr>
          <w:rFonts w:ascii="Times New Roman" w:hAnsi="Times New Roman"/>
          <w:sz w:val="28"/>
          <w:szCs w:val="28"/>
          <w:lang w:bidi="ru-RU"/>
        </w:rPr>
        <w:t xml:space="preserve">5) </w:t>
      </w:r>
      <w:r w:rsidR="00FF2E38" w:rsidRPr="002B3F5A">
        <w:rPr>
          <w:rFonts w:ascii="Times New Roman" w:hAnsi="Times New Roman"/>
          <w:sz w:val="28"/>
          <w:szCs w:val="28"/>
          <w:lang w:bidi="ru-RU"/>
        </w:rPr>
        <w:t>предоставление результата муниципальной услуги.</w:t>
      </w:r>
    </w:p>
    <w:p w14:paraId="0D4FFA54" w14:textId="77777777" w:rsidR="00EA7321" w:rsidRPr="002B3F5A" w:rsidRDefault="00EA7321" w:rsidP="009A6E76">
      <w:pPr>
        <w:ind w:firstLine="0"/>
        <w:rPr>
          <w:rFonts w:ascii="Times New Roman" w:hAnsi="Times New Roman"/>
          <w:sz w:val="28"/>
          <w:szCs w:val="28"/>
          <w:lang w:bidi="ru-RU"/>
        </w:rPr>
      </w:pPr>
    </w:p>
    <w:p w14:paraId="6CCC7C7B" w14:textId="3CD18BB3" w:rsidR="003C7886" w:rsidRPr="002B3F5A" w:rsidRDefault="003C7886" w:rsidP="00EA7321">
      <w:pPr>
        <w:ind w:firstLine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2B3F5A">
        <w:rPr>
          <w:rFonts w:ascii="Times New Roman" w:hAnsi="Times New Roman"/>
          <w:bCs/>
          <w:sz w:val="28"/>
          <w:szCs w:val="28"/>
          <w:lang w:bidi="ru-RU"/>
        </w:rPr>
        <w:t>Профилирование заявителя</w:t>
      </w:r>
    </w:p>
    <w:p w14:paraId="50433192" w14:textId="77777777" w:rsidR="00EA7321" w:rsidRPr="002B3F5A" w:rsidRDefault="00EA7321" w:rsidP="009A6E76">
      <w:pPr>
        <w:ind w:firstLine="0"/>
        <w:rPr>
          <w:rFonts w:ascii="Times New Roman" w:hAnsi="Times New Roman"/>
          <w:bCs/>
          <w:sz w:val="28"/>
          <w:szCs w:val="28"/>
          <w:lang w:eastAsia="en-US"/>
        </w:rPr>
      </w:pPr>
    </w:p>
    <w:p w14:paraId="7BD06B26" w14:textId="1601FA19" w:rsidR="003C7886" w:rsidRPr="002B3F5A" w:rsidRDefault="00410EAC" w:rsidP="00EA7321">
      <w:pPr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30</w:t>
      </w:r>
      <w:r w:rsidR="003C7886" w:rsidRPr="002B3F5A">
        <w:rPr>
          <w:rFonts w:ascii="Times New Roman" w:hAnsi="Times New Roman"/>
          <w:sz w:val="28"/>
          <w:szCs w:val="28"/>
        </w:rPr>
        <w:t xml:space="preserve">. </w:t>
      </w:r>
      <w:r w:rsidR="003C7886" w:rsidRPr="002B3F5A">
        <w:rPr>
          <w:rFonts w:ascii="Times New Roman" w:eastAsia="Calibri" w:hAnsi="Times New Roman"/>
          <w:sz w:val="28"/>
          <w:szCs w:val="28"/>
          <w:lang w:eastAsia="en-US"/>
        </w:rPr>
        <w:t>Профилирование заявителя осуществляется путем проведения анкетирования заявителя в целях определения категории (признаков) заявителя.</w:t>
      </w:r>
    </w:p>
    <w:p w14:paraId="05AB8360" w14:textId="52D67214" w:rsidR="003C7886" w:rsidRPr="002B3F5A" w:rsidRDefault="00CC333D" w:rsidP="00EA7321">
      <w:pPr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3</w:t>
      </w:r>
      <w:r w:rsidR="00410EAC" w:rsidRPr="002B3F5A">
        <w:rPr>
          <w:rFonts w:ascii="Times New Roman" w:hAnsi="Times New Roman"/>
          <w:sz w:val="28"/>
          <w:szCs w:val="28"/>
        </w:rPr>
        <w:t>1</w:t>
      </w:r>
      <w:r w:rsidR="003C7886" w:rsidRPr="002B3F5A">
        <w:rPr>
          <w:rFonts w:ascii="Times New Roman" w:hAnsi="Times New Roman"/>
          <w:sz w:val="28"/>
          <w:szCs w:val="28"/>
        </w:rPr>
        <w:t xml:space="preserve">. </w:t>
      </w:r>
      <w:r w:rsidRPr="002B3F5A">
        <w:rPr>
          <w:rFonts w:ascii="Times New Roman" w:hAnsi="Times New Roman"/>
          <w:sz w:val="28"/>
          <w:szCs w:val="28"/>
        </w:rPr>
        <w:t>Профилирование осуществляется в Органе местного самоуправления при личном обращении, с использован</w:t>
      </w:r>
      <w:r w:rsidR="00F833C1">
        <w:rPr>
          <w:rFonts w:ascii="Times New Roman" w:hAnsi="Times New Roman"/>
          <w:sz w:val="28"/>
          <w:szCs w:val="28"/>
        </w:rPr>
        <w:t xml:space="preserve">ием ЕПГУ, РПГУ, ФГИС ЕЦП НСПД. </w:t>
      </w:r>
      <w:r w:rsidRPr="002B3F5A">
        <w:rPr>
          <w:rFonts w:ascii="Times New Roman" w:hAnsi="Times New Roman"/>
          <w:sz w:val="28"/>
          <w:szCs w:val="28"/>
        </w:rPr>
        <w:t>Профилирование при подаче заявления о предоставлении муниципальной услуги посредством почтовой связи и электронной почты не осуществляется.</w:t>
      </w:r>
    </w:p>
    <w:p w14:paraId="08F5324A" w14:textId="0C71E039" w:rsidR="00EA7321" w:rsidRPr="002B3F5A" w:rsidRDefault="003C7886" w:rsidP="00EA7321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</w:rPr>
        <w:t>3</w:t>
      </w:r>
      <w:r w:rsidR="00410EAC" w:rsidRPr="002B3F5A">
        <w:rPr>
          <w:rFonts w:ascii="Times New Roman" w:hAnsi="Times New Roman"/>
          <w:sz w:val="28"/>
          <w:szCs w:val="28"/>
        </w:rPr>
        <w:t>2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Идентификатор категорий </w:t>
      </w:r>
      <w:r w:rsidR="00532F06" w:rsidRPr="002B3F5A">
        <w:rPr>
          <w:rFonts w:ascii="Times New Roman" w:eastAsia="Calibri" w:hAnsi="Times New Roman"/>
          <w:sz w:val="28"/>
          <w:szCs w:val="28"/>
          <w:lang w:eastAsia="en-US"/>
        </w:rPr>
        <w:t>(признаков) заявителей приведен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в </w:t>
      </w:r>
      <w:hyperlink r:id="rId8" w:history="1">
        <w:r w:rsidRPr="002B3F5A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таблице № 1</w:t>
        </w:r>
      </w:hyperlink>
      <w:r w:rsidR="009A6E76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приложения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2 к настоящему Админи</w:t>
      </w:r>
      <w:r w:rsidR="00FF2E38" w:rsidRPr="002B3F5A">
        <w:rPr>
          <w:rFonts w:ascii="Times New Roman" w:eastAsia="Calibri" w:hAnsi="Times New Roman"/>
          <w:sz w:val="28"/>
          <w:szCs w:val="28"/>
          <w:lang w:eastAsia="en-US"/>
        </w:rPr>
        <w:t>стративному регламенту.</w:t>
      </w:r>
    </w:p>
    <w:p w14:paraId="5A091DFC" w14:textId="77777777" w:rsidR="00EA7321" w:rsidRPr="002B3F5A" w:rsidRDefault="00EA7321" w:rsidP="009A6E76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2D12BF76" w14:textId="77777777" w:rsidR="002B3F5A" w:rsidRPr="0048695D" w:rsidRDefault="003C7886" w:rsidP="002B3F5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48695D">
        <w:rPr>
          <w:rFonts w:ascii="Times New Roman" w:hAnsi="Times New Roman"/>
          <w:bCs/>
          <w:sz w:val="28"/>
          <w:szCs w:val="28"/>
        </w:rPr>
        <w:t>Прием запроса и</w:t>
      </w:r>
      <w:r w:rsidR="002B3F5A" w:rsidRPr="0048695D">
        <w:rPr>
          <w:rFonts w:ascii="Times New Roman" w:hAnsi="Times New Roman"/>
          <w:bCs/>
          <w:sz w:val="28"/>
          <w:szCs w:val="28"/>
        </w:rPr>
        <w:t xml:space="preserve"> документов и (или) информации,</w:t>
      </w:r>
    </w:p>
    <w:p w14:paraId="2CB2957C" w14:textId="4347EC88" w:rsidR="00EA7321" w:rsidRPr="0048695D" w:rsidRDefault="003C7886" w:rsidP="002B3F5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48695D">
        <w:rPr>
          <w:rFonts w:ascii="Times New Roman" w:hAnsi="Times New Roman"/>
          <w:bCs/>
          <w:sz w:val="28"/>
          <w:szCs w:val="28"/>
        </w:rPr>
        <w:t>необходимых для предоставления муниципальной услуги</w:t>
      </w:r>
    </w:p>
    <w:p w14:paraId="37DB8F08" w14:textId="77777777" w:rsidR="00EA7321" w:rsidRPr="002B3F5A" w:rsidRDefault="00EA7321" w:rsidP="002B3F5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color w:val="26282F"/>
          <w:sz w:val="28"/>
          <w:szCs w:val="28"/>
        </w:rPr>
      </w:pPr>
    </w:p>
    <w:p w14:paraId="5DBEA31F" w14:textId="02A7B4B2" w:rsidR="00EA7321" w:rsidRPr="002B3F5A" w:rsidRDefault="00436CC3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10EAC" w:rsidRPr="002B3F5A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Pr="002B3F5A">
        <w:rPr>
          <w:rFonts w:ascii="Times New Roman" w:hAnsi="Times New Roman"/>
          <w:bCs/>
          <w:sz w:val="28"/>
          <w:szCs w:val="28"/>
        </w:rPr>
        <w:t xml:space="preserve">Сведения о составе запроса и перечня документов и (или) информации, 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информации, приведены в таблице </w:t>
      </w:r>
      <w:r w:rsidR="0048695D">
        <w:rPr>
          <w:rFonts w:ascii="Times New Roman" w:hAnsi="Times New Roman"/>
          <w:bCs/>
          <w:sz w:val="28"/>
          <w:szCs w:val="28"/>
        </w:rPr>
        <w:br/>
      </w:r>
      <w:r w:rsidRPr="002B3F5A">
        <w:rPr>
          <w:rFonts w:ascii="Times New Roman" w:hAnsi="Times New Roman"/>
          <w:bCs/>
          <w:sz w:val="28"/>
          <w:szCs w:val="28"/>
        </w:rPr>
        <w:t>№ 2</w:t>
      </w:r>
      <w:r w:rsidR="009A6E76" w:rsidRPr="002B3F5A">
        <w:rPr>
          <w:rFonts w:ascii="Times New Roman" w:hAnsi="Times New Roman"/>
          <w:bCs/>
          <w:sz w:val="28"/>
          <w:szCs w:val="28"/>
        </w:rPr>
        <w:t xml:space="preserve"> приложения </w:t>
      </w:r>
      <w:r w:rsidRPr="002B3F5A">
        <w:rPr>
          <w:rFonts w:ascii="Times New Roman" w:hAnsi="Times New Roman"/>
          <w:bCs/>
          <w:sz w:val="28"/>
          <w:szCs w:val="28"/>
        </w:rPr>
        <w:t>2 к настоящем</w:t>
      </w:r>
      <w:r w:rsidR="00EA7321" w:rsidRPr="002B3F5A">
        <w:rPr>
          <w:rFonts w:ascii="Times New Roman" w:hAnsi="Times New Roman"/>
          <w:bCs/>
          <w:sz w:val="28"/>
          <w:szCs w:val="28"/>
        </w:rPr>
        <w:t>у Административному регламенту.</w:t>
      </w:r>
    </w:p>
    <w:p w14:paraId="03E73F3F" w14:textId="0D98C95C" w:rsidR="00436CC3" w:rsidRPr="002B3F5A" w:rsidRDefault="00436CC3" w:rsidP="00EA7321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10EAC" w:rsidRPr="002B3F5A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48695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Способами установления личности заявителя (представителя заявителя) является:</w:t>
      </w:r>
    </w:p>
    <w:p w14:paraId="597215AC" w14:textId="393D62AC" w:rsidR="00436CC3" w:rsidRPr="002B3F5A" w:rsidRDefault="00EA7321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а) </w:t>
      </w:r>
      <w:r w:rsidR="00436CC3"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посредством почтового отправления 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>-</w:t>
      </w:r>
      <w:r w:rsidR="00436CC3"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установление личности на основании заверенной копии документа, удостоверяющего личность;</w:t>
      </w:r>
    </w:p>
    <w:p w14:paraId="306AE2B2" w14:textId="4BFEE811" w:rsidR="00EA7321" w:rsidRPr="002B3F5A" w:rsidRDefault="00436CC3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б) посредством ЕПГУ, РПГУ, ФГИС ЕЦП НСПД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</w:t>
      </w:r>
      <w:r w:rsidR="00EA7321" w:rsidRPr="002B3F5A">
        <w:rPr>
          <w:rFonts w:ascii="Times New Roman" w:hAnsi="Times New Roman"/>
          <w:noProof/>
          <w:sz w:val="28"/>
          <w:szCs w:val="28"/>
          <w:lang w:eastAsia="en-US"/>
        </w:rPr>
        <w:t>-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ЕСИА) из состава соответствующих данных указанной учетной записи и могут быть проверены путем направления запроса с использованием системы единой системы ид</w:t>
      </w:r>
      <w:r w:rsidR="00EA7321" w:rsidRPr="002B3F5A">
        <w:rPr>
          <w:rFonts w:ascii="Times New Roman" w:hAnsi="Times New Roman"/>
          <w:noProof/>
          <w:sz w:val="28"/>
          <w:szCs w:val="28"/>
          <w:lang w:eastAsia="en-US"/>
        </w:rPr>
        <w:t>ентификации и аутентификации;</w:t>
      </w:r>
    </w:p>
    <w:p w14:paraId="55485B71" w14:textId="0F878EF9" w:rsidR="00CC333D" w:rsidRPr="002B3F5A" w:rsidRDefault="00CC333D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>в) в Органе местного самоуправления при личном обращении</w:t>
      </w:r>
      <w:r w:rsidR="00EA7321"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-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документ, удостоверяющий личность;</w:t>
      </w:r>
    </w:p>
    <w:p w14:paraId="55B7FF02" w14:textId="56C780C5" w:rsidR="00436CC3" w:rsidRPr="002B3F5A" w:rsidRDefault="00436CC3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г) посредством электронной почты </w:t>
      </w:r>
      <w:r w:rsidR="00EA7321" w:rsidRPr="002B3F5A">
        <w:rPr>
          <w:rFonts w:ascii="Times New Roman" w:hAnsi="Times New Roman"/>
          <w:noProof/>
          <w:sz w:val="28"/>
          <w:szCs w:val="28"/>
          <w:lang w:eastAsia="en-US"/>
        </w:rPr>
        <w:t>-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установление личности на основании заверенной копии документа, удостоверяющего личность</w:t>
      </w:r>
      <w:r w:rsidR="00410EAC" w:rsidRPr="002B3F5A">
        <w:rPr>
          <w:rFonts w:ascii="Times New Roman" w:hAnsi="Times New Roman"/>
          <w:noProof/>
          <w:sz w:val="28"/>
          <w:szCs w:val="28"/>
          <w:lang w:eastAsia="en-US"/>
        </w:rPr>
        <w:t>.</w:t>
      </w:r>
    </w:p>
    <w:p w14:paraId="0EBEDF26" w14:textId="3ACF3C4A" w:rsidR="00436CC3" w:rsidRPr="002B3F5A" w:rsidRDefault="00436CC3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lastRenderedPageBreak/>
        <w:t>3</w:t>
      </w:r>
      <w:r w:rsidR="00410EAC" w:rsidRPr="002B3F5A">
        <w:rPr>
          <w:rFonts w:ascii="Times New Roman" w:hAnsi="Times New Roman"/>
          <w:noProof/>
          <w:sz w:val="28"/>
          <w:szCs w:val="28"/>
          <w:lang w:eastAsia="en-US"/>
        </w:rPr>
        <w:t>5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>. Основания для принятия решения об отказе в приеме запроса и документов и (или) информации приведены в таблице №</w:t>
      </w:r>
      <w:r w:rsidR="009A6E76" w:rsidRPr="002B3F5A">
        <w:rPr>
          <w:rFonts w:ascii="Times New Roman" w:hAnsi="Times New Roman"/>
          <w:noProof/>
          <w:sz w:val="28"/>
          <w:szCs w:val="28"/>
          <w:lang w:eastAsia="en-US"/>
        </w:rPr>
        <w:t xml:space="preserve"> 3 приложения </w:t>
      </w:r>
      <w:r w:rsidRPr="002B3F5A">
        <w:rPr>
          <w:rFonts w:ascii="Times New Roman" w:hAnsi="Times New Roman"/>
          <w:noProof/>
          <w:sz w:val="28"/>
          <w:szCs w:val="28"/>
          <w:lang w:eastAsia="en-US"/>
        </w:rPr>
        <w:t>2 к настоящему Административному регламенту</w:t>
      </w:r>
      <w:r w:rsidR="00F833C1">
        <w:rPr>
          <w:rFonts w:ascii="Times New Roman" w:hAnsi="Times New Roman"/>
          <w:sz w:val="28"/>
          <w:szCs w:val="28"/>
          <w:lang w:eastAsia="en-US"/>
        </w:rPr>
        <w:t>.</w:t>
      </w:r>
    </w:p>
    <w:p w14:paraId="2EE6F701" w14:textId="07382304" w:rsidR="00410EAC" w:rsidRPr="002B3F5A" w:rsidRDefault="00410EAC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36. Возможность приема заявления и документов по выбору заявителя (представителя заявителя) независимо от его места жительства или места пребывания предусмотрена посредством ЕПГУ, РПГУ, ФГИС ЕЦП НСПД, почтового отправления</w:t>
      </w:r>
      <w:r w:rsidR="007B74B0" w:rsidRPr="002B3F5A">
        <w:rPr>
          <w:rFonts w:ascii="Times New Roman" w:hAnsi="Times New Roman"/>
          <w:sz w:val="28"/>
          <w:szCs w:val="28"/>
        </w:rPr>
        <w:t>, электронной почты</w:t>
      </w:r>
      <w:r w:rsidR="00F833C1">
        <w:rPr>
          <w:rFonts w:ascii="Times New Roman" w:hAnsi="Times New Roman"/>
          <w:sz w:val="28"/>
          <w:szCs w:val="28"/>
        </w:rPr>
        <w:t>.</w:t>
      </w:r>
    </w:p>
    <w:p w14:paraId="3592966F" w14:textId="77777777" w:rsidR="00EA7321" w:rsidRPr="002B3F5A" w:rsidRDefault="00410EAC" w:rsidP="00EA7321">
      <w:pPr>
        <w:tabs>
          <w:tab w:val="left" w:pos="709"/>
        </w:tabs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3</w:t>
      </w:r>
      <w:r w:rsidR="007B74B0" w:rsidRPr="002B3F5A">
        <w:rPr>
          <w:rFonts w:ascii="Times New Roman" w:hAnsi="Times New Roman"/>
          <w:bCs/>
          <w:sz w:val="28"/>
          <w:szCs w:val="28"/>
        </w:rPr>
        <w:t>7</w:t>
      </w:r>
      <w:r w:rsidRPr="002B3F5A">
        <w:rPr>
          <w:rFonts w:ascii="Times New Roman" w:hAnsi="Times New Roman"/>
          <w:bCs/>
          <w:sz w:val="28"/>
          <w:szCs w:val="28"/>
        </w:rPr>
        <w:t>. Срок регистрации запроса и документов и (или) информации, необходимых для предоставления муниципальной услуги, осуществляется в день его поступления в Орган местного самоуправления.</w:t>
      </w:r>
      <w:bookmarkStart w:id="9" w:name="sub_305"/>
    </w:p>
    <w:p w14:paraId="03C2A014" w14:textId="77777777" w:rsidR="00EA7321" w:rsidRPr="002B3F5A" w:rsidRDefault="00EA7321" w:rsidP="009A6E76">
      <w:pPr>
        <w:tabs>
          <w:tab w:val="left" w:pos="709"/>
        </w:tabs>
        <w:ind w:firstLine="0"/>
        <w:contextualSpacing/>
        <w:rPr>
          <w:rFonts w:ascii="Times New Roman" w:hAnsi="Times New Roman"/>
          <w:bCs/>
          <w:sz w:val="28"/>
          <w:szCs w:val="28"/>
        </w:rPr>
      </w:pPr>
    </w:p>
    <w:p w14:paraId="218D66BD" w14:textId="471EE15E" w:rsidR="00D63E68" w:rsidRPr="002B3F5A" w:rsidRDefault="00D63E68" w:rsidP="00EA7321">
      <w:pPr>
        <w:tabs>
          <w:tab w:val="left" w:pos="709"/>
        </w:tabs>
        <w:ind w:firstLine="0"/>
        <w:contextualSpacing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2B3F5A">
        <w:rPr>
          <w:rFonts w:ascii="Times New Roman" w:hAnsi="Times New Roman"/>
          <w:bCs/>
          <w:color w:val="26282F"/>
          <w:sz w:val="28"/>
          <w:szCs w:val="28"/>
        </w:rPr>
        <w:t>Межведомственное информационное взаимодействие</w:t>
      </w:r>
    </w:p>
    <w:p w14:paraId="5C83CB66" w14:textId="77777777" w:rsidR="00EA7321" w:rsidRPr="002B3F5A" w:rsidRDefault="00EA7321" w:rsidP="009A6E76">
      <w:pPr>
        <w:tabs>
          <w:tab w:val="left" w:pos="709"/>
        </w:tabs>
        <w:ind w:firstLine="0"/>
        <w:contextualSpacing/>
        <w:rPr>
          <w:rFonts w:ascii="Times New Roman" w:hAnsi="Times New Roman"/>
          <w:bCs/>
          <w:color w:val="26282F"/>
          <w:sz w:val="28"/>
          <w:szCs w:val="28"/>
        </w:rPr>
      </w:pPr>
    </w:p>
    <w:bookmarkEnd w:id="9"/>
    <w:p w14:paraId="48AB34F4" w14:textId="11DD4710" w:rsidR="00D63E68" w:rsidRPr="002B3F5A" w:rsidRDefault="00D63E68" w:rsidP="00EA7321">
      <w:pPr>
        <w:ind w:firstLine="709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7B74B0" w:rsidRPr="002B3F5A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</w:t>
      </w:r>
      <w:r w:rsidR="00BF6A62" w:rsidRPr="002B3F5A">
        <w:rPr>
          <w:rFonts w:ascii="Times New Roman" w:eastAsia="Calibri" w:hAnsi="Times New Roman"/>
          <w:sz w:val="28"/>
          <w:szCs w:val="28"/>
          <w:lang w:eastAsia="en-US"/>
        </w:rPr>
        <w:t>СМЭВ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6B1B5BBD" w14:textId="3CC2013B" w:rsidR="00D63E68" w:rsidRPr="002B3F5A" w:rsidRDefault="00D63E68" w:rsidP="00EA7321">
      <w:pPr>
        <w:ind w:firstLine="708"/>
        <w:rPr>
          <w:rFonts w:ascii="Times New Roman" w:eastAsia="Calibri" w:hAnsi="Times New Roman"/>
          <w:sz w:val="28"/>
          <w:szCs w:val="28"/>
          <w:lang w:eastAsia="en-US" w:bidi="ru-RU"/>
        </w:rPr>
      </w:pPr>
      <w:r w:rsidRPr="002B3F5A">
        <w:rPr>
          <w:rFonts w:ascii="Times New Roman" w:eastAsia="Calibri" w:hAnsi="Times New Roman"/>
          <w:sz w:val="28"/>
          <w:szCs w:val="28"/>
          <w:lang w:eastAsia="en-US" w:bidi="ru-RU"/>
        </w:rPr>
        <w:t>Федеральная налоговая служба:</w:t>
      </w:r>
    </w:p>
    <w:p w14:paraId="4AAA312C" w14:textId="6C916401" w:rsidR="00D63E68" w:rsidRPr="002B3F5A" w:rsidRDefault="00D63E68" w:rsidP="00EA7321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 w:bidi="ru-RU"/>
        </w:rPr>
        <w:t xml:space="preserve">- </w:t>
      </w:r>
      <w:r w:rsidR="00E07037" w:rsidRPr="002B3F5A">
        <w:rPr>
          <w:rFonts w:ascii="Times New Roman" w:eastAsia="Calibri" w:hAnsi="Times New Roman"/>
          <w:sz w:val="28"/>
          <w:szCs w:val="28"/>
          <w:lang w:eastAsia="en-US" w:bidi="ru-RU"/>
        </w:rPr>
        <w:t>выписка из ЕГРЮЛ, удостоверяющая регистрацию некоммерческой организации.</w:t>
      </w:r>
    </w:p>
    <w:p w14:paraId="7E2D2FC2" w14:textId="77777777" w:rsidR="00D63E68" w:rsidRPr="002B3F5A" w:rsidRDefault="00D63E68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и картографии:</w:t>
      </w:r>
    </w:p>
    <w:p w14:paraId="268E3052" w14:textId="35F9BCB6" w:rsidR="00D63E68" w:rsidRPr="002B3F5A" w:rsidRDefault="00D63E68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выписка из Единого государственного реестра недвижимости об объекте недвижимости.</w:t>
      </w:r>
    </w:p>
    <w:p w14:paraId="12CA6594" w14:textId="77777777" w:rsidR="00E07037" w:rsidRPr="002B3F5A" w:rsidRDefault="00E07037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bookmarkStart w:id="10" w:name="_Hlk217638127"/>
      <w:r w:rsidRPr="002B3F5A">
        <w:rPr>
          <w:rFonts w:ascii="Times New Roman" w:hAnsi="Times New Roman"/>
          <w:sz w:val="28"/>
          <w:szCs w:val="28"/>
        </w:rPr>
        <w:t>ГБУ СО «Сахалинский центр государственной кадастровой оценки»:</w:t>
      </w:r>
    </w:p>
    <w:p w14:paraId="5A813596" w14:textId="42FC3276" w:rsidR="00E07037" w:rsidRPr="002B3F5A" w:rsidRDefault="00E07037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- правоустанавливающие документы на объект недвижимости.</w:t>
      </w:r>
      <w:bookmarkEnd w:id="10"/>
    </w:p>
    <w:p w14:paraId="66F4E0B4" w14:textId="11197B71" w:rsidR="00BF6A62" w:rsidRPr="002B3F5A" w:rsidRDefault="00BF6A62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39. В случае невозможности осуществления межведомственного информационного взаимодействия с использованием СМЭВ, информационные запросы, указанные в пункте 3</w:t>
      </w:r>
      <w:r w:rsidR="009C224E" w:rsidRPr="002B3F5A">
        <w:rPr>
          <w:rFonts w:ascii="Times New Roman" w:hAnsi="Times New Roman"/>
          <w:sz w:val="28"/>
          <w:szCs w:val="28"/>
        </w:rPr>
        <w:t>8</w:t>
      </w:r>
      <w:r w:rsidRPr="002B3F5A">
        <w:rPr>
          <w:rFonts w:ascii="Times New Roman" w:hAnsi="Times New Roman"/>
          <w:sz w:val="28"/>
          <w:szCs w:val="28"/>
        </w:rPr>
        <w:t xml:space="preserve"> направляются на бумажном носителе без использования СМЭВ.</w:t>
      </w:r>
    </w:p>
    <w:p w14:paraId="5B5D5180" w14:textId="77777777" w:rsidR="00BF6A62" w:rsidRPr="002B3F5A" w:rsidRDefault="00BF6A62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Срок направления информационного запроса - в течение двух рабочих дней со дня регистрации запроса о предоставлении муниципальной услуги с учетом положения пункта 14 настоящего регламента.</w:t>
      </w:r>
    </w:p>
    <w:p w14:paraId="0DDAE251" w14:textId="77777777" w:rsidR="00D93C9E" w:rsidRPr="002B3F5A" w:rsidRDefault="00BF6A62" w:rsidP="00D93C9E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Срок получения ответа на информационные запросы не может превышать пять рабочих дней со дня их поступления в орган или организацию, предоставляющие документ и информацию.</w:t>
      </w:r>
      <w:bookmarkStart w:id="11" w:name="sub_306"/>
    </w:p>
    <w:p w14:paraId="3E23F7C2" w14:textId="77777777" w:rsidR="00D93C9E" w:rsidRPr="002B3F5A" w:rsidRDefault="00D93C9E" w:rsidP="00D93C9E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p w14:paraId="769B0630" w14:textId="77777777" w:rsidR="002B3F5A" w:rsidRPr="002B3F5A" w:rsidRDefault="00D63E68" w:rsidP="002B3F5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>Принятие решения о предоставлении (об отказе в предоставлении)</w:t>
      </w:r>
      <w:bookmarkStart w:id="12" w:name="sub_1058"/>
      <w:bookmarkEnd w:id="11"/>
    </w:p>
    <w:p w14:paraId="08ED3064" w14:textId="34494531" w:rsidR="00D63E68" w:rsidRPr="002B3F5A" w:rsidRDefault="00BF6A62" w:rsidP="002B3F5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noProof/>
          <w:sz w:val="28"/>
          <w:szCs w:val="28"/>
          <w:lang w:eastAsia="en-US"/>
        </w:rPr>
      </w:pPr>
      <w:r w:rsidRPr="002B3F5A">
        <w:rPr>
          <w:rFonts w:ascii="Times New Roman" w:hAnsi="Times New Roman"/>
          <w:noProof/>
          <w:sz w:val="28"/>
          <w:szCs w:val="28"/>
          <w:lang w:eastAsia="en-US"/>
        </w:rPr>
        <w:t>муниципальной услуги</w:t>
      </w:r>
    </w:p>
    <w:p w14:paraId="04E4A393" w14:textId="77777777" w:rsidR="00D93C9E" w:rsidRPr="002B3F5A" w:rsidRDefault="00D93C9E" w:rsidP="00D93C9E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</w:p>
    <w:bookmarkEnd w:id="12"/>
    <w:p w14:paraId="0D21A653" w14:textId="2CD11921" w:rsidR="00436CC3" w:rsidRPr="002B3F5A" w:rsidRDefault="00BF6A62" w:rsidP="00EA7321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40</w:t>
      </w:r>
      <w:r w:rsidR="00436CC3" w:rsidRPr="002B3F5A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 приведены в таблице № 3</w:t>
      </w:r>
      <w:r w:rsidR="009A6E76" w:rsidRPr="002B3F5A">
        <w:rPr>
          <w:rFonts w:ascii="Times New Roman" w:hAnsi="Times New Roman"/>
          <w:sz w:val="28"/>
          <w:szCs w:val="28"/>
        </w:rPr>
        <w:t xml:space="preserve"> приложения </w:t>
      </w:r>
      <w:r w:rsidR="00436CC3" w:rsidRPr="002B3F5A">
        <w:rPr>
          <w:rFonts w:ascii="Times New Roman" w:hAnsi="Times New Roman"/>
          <w:sz w:val="28"/>
          <w:szCs w:val="28"/>
        </w:rPr>
        <w:t>2 к настоящему Административному регламенту.</w:t>
      </w:r>
    </w:p>
    <w:p w14:paraId="47FC5764" w14:textId="5E40F4B5" w:rsidR="00D93C9E" w:rsidRPr="002B3F5A" w:rsidRDefault="00BF6A62" w:rsidP="00D93C9E">
      <w:pPr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41</w:t>
      </w:r>
      <w:r w:rsidR="00436CC3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Срок принятия решения о предоставлении (об отказе в предоставлении) муниципальной услуги, исчисляемый с даты получения </w:t>
      </w:r>
      <w:r w:rsidR="00436CC3" w:rsidRPr="002B3F5A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Органом местного самоуправления всех сведений, необходимых для принятия решения - не более </w:t>
      </w:r>
      <w:r w:rsidR="00420D6A" w:rsidRPr="002B3F5A">
        <w:rPr>
          <w:rFonts w:ascii="Times New Roman" w:eastAsia="Calibri" w:hAnsi="Times New Roman"/>
          <w:sz w:val="28"/>
          <w:szCs w:val="28"/>
          <w:lang w:eastAsia="en-US"/>
        </w:rPr>
        <w:t>8</w:t>
      </w:r>
      <w:bookmarkStart w:id="13" w:name="sub_307"/>
      <w:r w:rsidR="00F833C1">
        <w:rPr>
          <w:rFonts w:ascii="Times New Roman" w:eastAsia="Calibri" w:hAnsi="Times New Roman"/>
          <w:sz w:val="28"/>
          <w:szCs w:val="28"/>
          <w:lang w:eastAsia="en-US"/>
        </w:rPr>
        <w:t xml:space="preserve"> календарных дней.</w:t>
      </w:r>
    </w:p>
    <w:p w14:paraId="4E8EE478" w14:textId="77777777" w:rsidR="00D93C9E" w:rsidRPr="002B3F5A" w:rsidRDefault="00D93C9E" w:rsidP="00F833C1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34AD1690" w14:textId="77777777" w:rsidR="00D93C9E" w:rsidRPr="002B3F5A" w:rsidRDefault="00D63E68" w:rsidP="00D93C9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Предоставление результ</w:t>
      </w:r>
      <w:r w:rsidR="00D93C9E" w:rsidRPr="002B3F5A">
        <w:rPr>
          <w:rFonts w:ascii="Times New Roman" w:hAnsi="Times New Roman"/>
          <w:sz w:val="28"/>
          <w:szCs w:val="28"/>
        </w:rPr>
        <w:t>ата муниципальной услуги</w:t>
      </w:r>
      <w:bookmarkEnd w:id="13"/>
    </w:p>
    <w:p w14:paraId="21520E40" w14:textId="77777777" w:rsidR="00D93C9E" w:rsidRPr="002B3F5A" w:rsidRDefault="00D93C9E" w:rsidP="00F833C1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14:paraId="403D41B1" w14:textId="549C4980" w:rsidR="00D93C9E" w:rsidRPr="002B3F5A" w:rsidRDefault="00D63E68" w:rsidP="00D93C9E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BF6A62" w:rsidRPr="002B3F5A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Независимо от способа предоставления результата муниципальной услуги, срок предоставления заявителю результата муниципальной услуги, исчисляемый со дня принятия решения о предоставлении (об отказе в предоставлении) муниципальной услуги </w:t>
      </w:r>
      <w:r w:rsidR="00D93C9E" w:rsidRPr="002B3F5A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1 </w:t>
      </w:r>
      <w:r w:rsidR="00BF6A62" w:rsidRPr="002B3F5A">
        <w:rPr>
          <w:rFonts w:ascii="Times New Roman" w:eastAsia="Calibri" w:hAnsi="Times New Roman"/>
          <w:sz w:val="28"/>
          <w:szCs w:val="28"/>
          <w:lang w:eastAsia="en-US"/>
        </w:rPr>
        <w:t>рабочий</w:t>
      </w:r>
      <w:r w:rsidR="00F833C1">
        <w:rPr>
          <w:rFonts w:ascii="Times New Roman" w:eastAsia="Calibri" w:hAnsi="Times New Roman"/>
          <w:sz w:val="28"/>
          <w:szCs w:val="28"/>
          <w:lang w:eastAsia="en-US"/>
        </w:rPr>
        <w:t xml:space="preserve"> день.</w:t>
      </w:r>
    </w:p>
    <w:p w14:paraId="55626AA0" w14:textId="16CFEA10" w:rsidR="00D93C9E" w:rsidRPr="002B3F5A" w:rsidRDefault="00D63E68" w:rsidP="00D93C9E">
      <w:pPr>
        <w:ind w:firstLine="709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2B3F5A">
        <w:rPr>
          <w:rFonts w:ascii="Times New Roman" w:hAnsi="Times New Roman"/>
          <w:sz w:val="28"/>
          <w:szCs w:val="28"/>
        </w:rPr>
        <w:t>4</w:t>
      </w:r>
      <w:r w:rsidR="00BF6A62" w:rsidRPr="002B3F5A">
        <w:rPr>
          <w:rFonts w:ascii="Times New Roman" w:hAnsi="Times New Roman"/>
          <w:sz w:val="28"/>
          <w:szCs w:val="28"/>
        </w:rPr>
        <w:t>3</w:t>
      </w:r>
      <w:r w:rsidR="00CC333D" w:rsidRPr="002B3F5A">
        <w:rPr>
          <w:rFonts w:ascii="Times New Roman" w:hAnsi="Times New Roman"/>
          <w:sz w:val="28"/>
          <w:szCs w:val="28"/>
        </w:rPr>
        <w:t>.</w:t>
      </w:r>
      <w:r w:rsidRPr="002B3F5A">
        <w:rPr>
          <w:rFonts w:ascii="Times New Roman" w:hAnsi="Times New Roman"/>
          <w:sz w:val="28"/>
          <w:szCs w:val="28"/>
        </w:rPr>
        <w:t xml:space="preserve"> </w:t>
      </w:r>
      <w:r w:rsidR="00BF6A62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 </w:t>
      </w:r>
      <w:r w:rsidR="00BF6A62" w:rsidRPr="002B3F5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предоставления муниципальной услуги может быть предоставлен по выбору заявителя независимо от его места жительства или места пр</w:t>
      </w:r>
      <w:r w:rsidR="00F833C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ебывания либо места нахождения.</w:t>
      </w:r>
    </w:p>
    <w:p w14:paraId="3B094CC3" w14:textId="77777777" w:rsidR="00D93C9E" w:rsidRPr="002B3F5A" w:rsidRDefault="00D93C9E" w:rsidP="009A6E76">
      <w:pPr>
        <w:ind w:firstLine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6DB77B4E" w14:textId="77777777" w:rsidR="00532F06" w:rsidRPr="002B3F5A" w:rsidRDefault="00532F06" w:rsidP="002B3F5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Описание муниципальной услуги</w:t>
      </w:r>
    </w:p>
    <w:p w14:paraId="0A47B433" w14:textId="33024D2F" w:rsidR="00E91ACC" w:rsidRPr="002B3F5A" w:rsidRDefault="00E91ACC" w:rsidP="002B3F5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в упреждающем (</w:t>
      </w:r>
      <w:proofErr w:type="spellStart"/>
      <w:r w:rsidRPr="002B3F5A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Pr="002B3F5A">
        <w:rPr>
          <w:rFonts w:ascii="Times New Roman" w:hAnsi="Times New Roman"/>
          <w:sz w:val="28"/>
          <w:szCs w:val="28"/>
        </w:rPr>
        <w:t>) режиме</w:t>
      </w:r>
    </w:p>
    <w:p w14:paraId="6ED29799" w14:textId="77777777" w:rsidR="00D93C9E" w:rsidRPr="002B3F5A" w:rsidRDefault="00D93C9E" w:rsidP="009A6E7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7F64A040" w14:textId="4A14C807" w:rsidR="00184D86" w:rsidRPr="002B3F5A" w:rsidRDefault="00436CC3" w:rsidP="00532F06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4</w:t>
      </w:r>
      <w:r w:rsidR="00BF6A62" w:rsidRPr="002B3F5A">
        <w:rPr>
          <w:rFonts w:ascii="Times New Roman" w:hAnsi="Times New Roman"/>
          <w:sz w:val="28"/>
          <w:szCs w:val="28"/>
        </w:rPr>
        <w:t>4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="00E91ACC" w:rsidRPr="002B3F5A">
        <w:rPr>
          <w:rFonts w:ascii="Times New Roman" w:hAnsi="Times New Roman"/>
          <w:sz w:val="28"/>
          <w:szCs w:val="28"/>
        </w:rPr>
        <w:t>Предоставление муниципальной услуги в упреждающем (</w:t>
      </w:r>
      <w:proofErr w:type="spellStart"/>
      <w:r w:rsidR="00E91ACC" w:rsidRPr="002B3F5A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="00E91ACC" w:rsidRPr="002B3F5A">
        <w:rPr>
          <w:rFonts w:ascii="Times New Roman" w:hAnsi="Times New Roman"/>
          <w:sz w:val="28"/>
          <w:szCs w:val="28"/>
        </w:rPr>
        <w:t>) режиме не предусмотрено.</w:t>
      </w:r>
    </w:p>
    <w:p w14:paraId="263C9F6F" w14:textId="77777777" w:rsidR="00131B19" w:rsidRPr="002B3F5A" w:rsidRDefault="00131B19" w:rsidP="009A6E7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6EFF0236" w14:textId="1946BEDC" w:rsidR="00184D8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Оценка сведений о заявителе и (или) объектах,</w:t>
      </w:r>
    </w:p>
    <w:p w14:paraId="4804D710" w14:textId="77777777" w:rsidR="00184D8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принадлежащих заявителю, и (или) иных объектах, а также</w:t>
      </w:r>
    </w:p>
    <w:p w14:paraId="7CBB6DFB" w14:textId="77777777" w:rsidR="00184D8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знаний (навыков) заявителя на предмет их соответствия</w:t>
      </w:r>
    </w:p>
    <w:p w14:paraId="4DA6B173" w14:textId="77777777" w:rsidR="00532F0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требованиям законодательства Российской Федерации</w:t>
      </w:r>
      <w:r w:rsidR="002666E8" w:rsidRPr="002B3F5A">
        <w:rPr>
          <w:rFonts w:ascii="Times New Roman" w:hAnsi="Times New Roman"/>
          <w:bCs/>
          <w:sz w:val="28"/>
          <w:szCs w:val="28"/>
        </w:rPr>
        <w:t>, законодательства Сахалинской области</w:t>
      </w:r>
      <w:r w:rsidR="00532F06" w:rsidRPr="002B3F5A">
        <w:rPr>
          <w:rFonts w:ascii="Times New Roman" w:hAnsi="Times New Roman"/>
          <w:bCs/>
          <w:sz w:val="28"/>
          <w:szCs w:val="28"/>
        </w:rPr>
        <w:t xml:space="preserve"> (за исключением требований,</w:t>
      </w:r>
    </w:p>
    <w:p w14:paraId="1F6BBCCA" w14:textId="0EF2677D" w:rsidR="00184D8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которые проверяются в рамках</w:t>
      </w:r>
    </w:p>
    <w:p w14:paraId="03364D2E" w14:textId="77777777" w:rsidR="00184D8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процедуры принятия решения о предоставлении (отказе</w:t>
      </w:r>
    </w:p>
    <w:p w14:paraId="611E2282" w14:textId="77777777" w:rsidR="00532F06" w:rsidRPr="002B3F5A" w:rsidRDefault="00184D86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в предоставлении) муниципальной услуги)</w:t>
      </w:r>
    </w:p>
    <w:p w14:paraId="2356AC82" w14:textId="77777777" w:rsidR="00532F06" w:rsidRPr="002B3F5A" w:rsidRDefault="00532F06" w:rsidP="009A6E76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bCs/>
          <w:sz w:val="28"/>
          <w:szCs w:val="28"/>
        </w:rPr>
      </w:pPr>
    </w:p>
    <w:p w14:paraId="4D37B1F1" w14:textId="77777777" w:rsidR="00532F06" w:rsidRPr="002B3F5A" w:rsidRDefault="006931A2" w:rsidP="00532F06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4</w:t>
      </w:r>
      <w:r w:rsidR="00BF6A62" w:rsidRPr="002B3F5A">
        <w:rPr>
          <w:rFonts w:ascii="Times New Roman" w:hAnsi="Times New Roman"/>
          <w:sz w:val="28"/>
          <w:szCs w:val="28"/>
        </w:rPr>
        <w:t>5</w:t>
      </w:r>
      <w:r w:rsidRPr="002B3F5A">
        <w:rPr>
          <w:rFonts w:ascii="Times New Roman" w:hAnsi="Times New Roman"/>
          <w:sz w:val="28"/>
          <w:szCs w:val="28"/>
        </w:rPr>
        <w:t>.</w:t>
      </w:r>
      <w:r w:rsidR="00490A5E" w:rsidRPr="002B3F5A">
        <w:rPr>
          <w:rFonts w:ascii="Times New Roman" w:hAnsi="Times New Roman"/>
          <w:sz w:val="28"/>
          <w:szCs w:val="28"/>
        </w:rPr>
        <w:t xml:space="preserve"> Оценка сведений о заявителе проводится на соответствие требованиям, указанным в п. </w:t>
      </w:r>
      <w:r w:rsidR="00D63E68" w:rsidRPr="002B3F5A">
        <w:rPr>
          <w:rFonts w:ascii="Times New Roman" w:hAnsi="Times New Roman"/>
          <w:sz w:val="28"/>
          <w:szCs w:val="28"/>
        </w:rPr>
        <w:t>4</w:t>
      </w:r>
      <w:r w:rsidR="00490A5E" w:rsidRPr="002B3F5A">
        <w:rPr>
          <w:rFonts w:ascii="Times New Roman" w:hAnsi="Times New Roman"/>
          <w:sz w:val="28"/>
          <w:szCs w:val="28"/>
        </w:rPr>
        <w:t xml:space="preserve">, </w:t>
      </w:r>
      <w:r w:rsidR="00D63E68" w:rsidRPr="002B3F5A">
        <w:rPr>
          <w:rFonts w:ascii="Times New Roman" w:hAnsi="Times New Roman"/>
          <w:sz w:val="28"/>
          <w:szCs w:val="28"/>
        </w:rPr>
        <w:t>5</w:t>
      </w:r>
      <w:r w:rsidR="00490A5E" w:rsidRPr="002B3F5A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14:paraId="3884B728" w14:textId="6A6FE86E" w:rsidR="00532F06" w:rsidRPr="002B3F5A" w:rsidRDefault="006931A2" w:rsidP="00532F06">
      <w:pPr>
        <w:widowControl w:val="0"/>
        <w:autoSpaceDE w:val="0"/>
        <w:autoSpaceDN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4</w:t>
      </w:r>
      <w:r w:rsidR="00CC333D" w:rsidRPr="002B3F5A">
        <w:rPr>
          <w:rFonts w:ascii="Times New Roman" w:hAnsi="Times New Roman"/>
          <w:sz w:val="28"/>
          <w:szCs w:val="28"/>
        </w:rPr>
        <w:t>6</w:t>
      </w:r>
      <w:r w:rsidRPr="002B3F5A">
        <w:rPr>
          <w:rFonts w:ascii="Times New Roman" w:hAnsi="Times New Roman"/>
          <w:sz w:val="28"/>
          <w:szCs w:val="28"/>
        </w:rPr>
        <w:t>.</w:t>
      </w:r>
      <w:r w:rsidR="00490A5E" w:rsidRPr="002B3F5A">
        <w:rPr>
          <w:rFonts w:ascii="Times New Roman" w:hAnsi="Times New Roman"/>
          <w:sz w:val="28"/>
          <w:szCs w:val="28"/>
        </w:rPr>
        <w:t xml:space="preserve"> Продолжительность процедуры оценки составляет 60 мин.</w:t>
      </w:r>
      <w:r w:rsidR="00532F06" w:rsidRPr="002B3F5A">
        <w:rPr>
          <w:rFonts w:ascii="Times New Roman" w:hAnsi="Times New Roman"/>
          <w:sz w:val="28"/>
          <w:szCs w:val="28"/>
        </w:rPr>
        <w:t xml:space="preserve"> </w:t>
      </w:r>
      <w:r w:rsidRPr="002B3F5A">
        <w:rPr>
          <w:rFonts w:ascii="Times New Roman" w:hAnsi="Times New Roman"/>
          <w:sz w:val="28"/>
          <w:szCs w:val="28"/>
        </w:rPr>
        <w:t>4</w:t>
      </w:r>
      <w:r w:rsidR="00CC333D" w:rsidRPr="002B3F5A">
        <w:rPr>
          <w:rFonts w:ascii="Times New Roman" w:hAnsi="Times New Roman"/>
          <w:sz w:val="28"/>
          <w:szCs w:val="28"/>
        </w:rPr>
        <w:t>7</w:t>
      </w:r>
      <w:r w:rsidR="00F833C1">
        <w:rPr>
          <w:rFonts w:ascii="Times New Roman" w:hAnsi="Times New Roman"/>
          <w:sz w:val="28"/>
          <w:szCs w:val="28"/>
        </w:rPr>
        <w:t>.</w:t>
      </w:r>
      <w:r w:rsidR="00490A5E" w:rsidRPr="002B3F5A">
        <w:rPr>
          <w:rFonts w:ascii="Times New Roman" w:hAnsi="Times New Roman"/>
          <w:sz w:val="28"/>
          <w:szCs w:val="28"/>
        </w:rPr>
        <w:t xml:space="preserve"> </w:t>
      </w:r>
      <w:r w:rsidR="00BF6A62" w:rsidRPr="002B3F5A">
        <w:rPr>
          <w:rFonts w:ascii="Times New Roman" w:hAnsi="Times New Roman"/>
          <w:sz w:val="28"/>
          <w:szCs w:val="28"/>
        </w:rPr>
        <w:t>Субъектом, проводящим процедуру оценки, является специалист Уполномоченного органа ответственный за предоставление муниципальной услуги;</w:t>
      </w:r>
      <w:r w:rsidR="00532F06" w:rsidRPr="002B3F5A">
        <w:rPr>
          <w:rFonts w:ascii="Times New Roman" w:hAnsi="Times New Roman"/>
          <w:sz w:val="28"/>
          <w:szCs w:val="28"/>
        </w:rPr>
        <w:t xml:space="preserve"> </w:t>
      </w:r>
      <w:r w:rsidR="00BF6A62" w:rsidRPr="002B3F5A">
        <w:rPr>
          <w:rFonts w:ascii="Times New Roman" w:hAnsi="Times New Roman"/>
          <w:sz w:val="28"/>
          <w:szCs w:val="28"/>
        </w:rPr>
        <w:t xml:space="preserve">48. Проведение процедуры оценки осуществляется по адресу: </w:t>
      </w:r>
      <w:r w:rsidR="0048695D">
        <w:rPr>
          <w:rFonts w:ascii="Times New Roman" w:hAnsi="Times New Roman"/>
          <w:sz w:val="28"/>
          <w:szCs w:val="28"/>
        </w:rPr>
        <w:br/>
      </w:r>
      <w:r w:rsidR="00BF6A62" w:rsidRPr="002B3F5A">
        <w:rPr>
          <w:rFonts w:ascii="Times New Roman" w:hAnsi="Times New Roman"/>
          <w:sz w:val="28"/>
          <w:szCs w:val="28"/>
        </w:rPr>
        <w:t xml:space="preserve">пгт. Ноглики, ул. Советская, д. 15, </w:t>
      </w:r>
      <w:proofErr w:type="spellStart"/>
      <w:r w:rsidR="00BF6A62" w:rsidRPr="002B3F5A">
        <w:rPr>
          <w:rFonts w:ascii="Times New Roman" w:hAnsi="Times New Roman"/>
          <w:sz w:val="28"/>
          <w:szCs w:val="28"/>
        </w:rPr>
        <w:t>каб</w:t>
      </w:r>
      <w:proofErr w:type="spellEnd"/>
      <w:r w:rsidR="00BF6A62" w:rsidRPr="002B3F5A">
        <w:rPr>
          <w:rFonts w:ascii="Times New Roman" w:hAnsi="Times New Roman"/>
          <w:sz w:val="28"/>
          <w:szCs w:val="28"/>
        </w:rPr>
        <w:t>. 306.</w:t>
      </w:r>
    </w:p>
    <w:p w14:paraId="2032C21E" w14:textId="77777777" w:rsidR="00532F06" w:rsidRPr="002B3F5A" w:rsidRDefault="00532F06" w:rsidP="009A6E76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E25ACBF" w14:textId="56734BE0" w:rsidR="00D63E68" w:rsidRPr="002B3F5A" w:rsidRDefault="00EF5309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  <w:lang w:val="en-US"/>
        </w:rPr>
        <w:t>IV</w:t>
      </w:r>
      <w:r w:rsidRPr="002B3F5A">
        <w:rPr>
          <w:rFonts w:ascii="Times New Roman" w:hAnsi="Times New Roman"/>
          <w:sz w:val="28"/>
          <w:szCs w:val="28"/>
        </w:rPr>
        <w:t xml:space="preserve">. </w:t>
      </w:r>
      <w:r w:rsidR="00D63E68" w:rsidRPr="002B3F5A">
        <w:rPr>
          <w:rFonts w:ascii="Times New Roman" w:hAnsi="Times New Roman"/>
          <w:sz w:val="28"/>
          <w:szCs w:val="28"/>
        </w:rPr>
        <w:t>Способы информирования заявителя об изменении статуса</w:t>
      </w:r>
    </w:p>
    <w:p w14:paraId="11841A0C" w14:textId="3949665A" w:rsidR="00D63E68" w:rsidRPr="002B3F5A" w:rsidRDefault="00D63E68" w:rsidP="00532F06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рассмотрения </w:t>
      </w:r>
      <w:r w:rsidR="004C519E" w:rsidRPr="002B3F5A">
        <w:rPr>
          <w:rFonts w:ascii="Times New Roman" w:hAnsi="Times New Roman"/>
          <w:sz w:val="28"/>
          <w:szCs w:val="28"/>
        </w:rPr>
        <w:t>запроса</w:t>
      </w:r>
      <w:r w:rsidRPr="002B3F5A">
        <w:rPr>
          <w:rFonts w:ascii="Times New Roman" w:hAnsi="Times New Roman"/>
          <w:sz w:val="28"/>
          <w:szCs w:val="28"/>
        </w:rPr>
        <w:t xml:space="preserve"> о предоставлении </w:t>
      </w:r>
      <w:r w:rsidR="004C519E" w:rsidRPr="002B3F5A">
        <w:rPr>
          <w:rFonts w:ascii="Times New Roman" w:hAnsi="Times New Roman"/>
          <w:sz w:val="28"/>
          <w:szCs w:val="28"/>
        </w:rPr>
        <w:t>муниципальной услуги</w:t>
      </w:r>
    </w:p>
    <w:p w14:paraId="2262A210" w14:textId="77777777" w:rsidR="004C519E" w:rsidRPr="002B3F5A" w:rsidRDefault="004C519E" w:rsidP="009A6E76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E9A5BAB" w14:textId="278236DB" w:rsidR="00532F06" w:rsidRPr="002B3F5A" w:rsidRDefault="00CC333D" w:rsidP="00F833C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49</w:t>
      </w:r>
      <w:r w:rsidR="00D63E68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. Способом информирования заявителя об изменении статуса рассмотрения заявления является направление такой информации посредством ЕПГУ, РПГУ, ФГИС ЕЦП НСПД, </w:t>
      </w:r>
      <w:r w:rsidR="00D63E68" w:rsidRPr="002B3F5A">
        <w:rPr>
          <w:rFonts w:ascii="Times New Roman" w:hAnsi="Times New Roman"/>
          <w:sz w:val="28"/>
          <w:szCs w:val="28"/>
        </w:rPr>
        <w:t>а также посредством телефонной связи, почтового отправления или электронной почт</w:t>
      </w:r>
      <w:r w:rsidR="00532F06" w:rsidRPr="002B3F5A">
        <w:rPr>
          <w:rFonts w:ascii="Times New Roman" w:hAnsi="Times New Roman"/>
          <w:sz w:val="28"/>
          <w:szCs w:val="28"/>
        </w:rPr>
        <w:t>ы</w:t>
      </w:r>
      <w:r w:rsidR="00D63E68" w:rsidRPr="002B3F5A">
        <w:rPr>
          <w:rFonts w:ascii="Times New Roman" w:hAnsi="Times New Roman"/>
          <w:sz w:val="28"/>
          <w:szCs w:val="28"/>
        </w:rPr>
        <w:t xml:space="preserve"> по выбору заявителя.</w:t>
      </w:r>
      <w:r w:rsidR="00532F06" w:rsidRPr="002B3F5A">
        <w:rPr>
          <w:rFonts w:ascii="Times New Roman" w:hAnsi="Times New Roman"/>
          <w:sz w:val="28"/>
          <w:szCs w:val="28"/>
        </w:rPr>
        <w:br w:type="page"/>
      </w:r>
    </w:p>
    <w:p w14:paraId="2C67DFA7" w14:textId="357A4448" w:rsidR="006D68C0" w:rsidRPr="002B3F5A" w:rsidRDefault="006D68C0" w:rsidP="0048695D">
      <w:pPr>
        <w:widowControl w:val="0"/>
        <w:autoSpaceDE w:val="0"/>
        <w:autoSpaceDN w:val="0"/>
        <w:adjustRightInd w:val="0"/>
        <w:ind w:left="3544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14:paraId="27FBD69F" w14:textId="77777777" w:rsidR="006D68C0" w:rsidRPr="002B3F5A" w:rsidRDefault="006D68C0" w:rsidP="0048695D">
      <w:pPr>
        <w:autoSpaceDE w:val="0"/>
        <w:autoSpaceDN w:val="0"/>
        <w:ind w:left="3544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3655A25" w14:textId="77777777" w:rsidR="006D68C0" w:rsidRPr="002B3F5A" w:rsidRDefault="006D68C0" w:rsidP="0048695D">
      <w:pPr>
        <w:autoSpaceDE w:val="0"/>
        <w:autoSpaceDN w:val="0"/>
        <w:ind w:left="3544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308919BC" w14:textId="77777777" w:rsidR="00B771EB" w:rsidRPr="002B3F5A" w:rsidRDefault="00436CC3" w:rsidP="0048695D">
      <w:pPr>
        <w:autoSpaceDE w:val="0"/>
        <w:autoSpaceDN w:val="0"/>
        <w:adjustRightInd w:val="0"/>
        <w:ind w:left="3544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</w:t>
      </w:r>
      <w:bookmarkStart w:id="14" w:name="_Hlk226455480"/>
      <w:r w:rsidR="007076D2" w:rsidRPr="002B3F5A">
        <w:rPr>
          <w:rFonts w:ascii="Times New Roman" w:hAnsi="Times New Roman"/>
          <w:bCs/>
          <w:sz w:val="28"/>
          <w:szCs w:val="28"/>
        </w:rPr>
        <w:t>Предо</w:t>
      </w:r>
      <w:r w:rsidR="00B771EB" w:rsidRPr="002B3F5A">
        <w:rPr>
          <w:rFonts w:ascii="Times New Roman" w:hAnsi="Times New Roman"/>
          <w:bCs/>
          <w:sz w:val="28"/>
          <w:szCs w:val="28"/>
        </w:rPr>
        <w:t>ставление членам некоммерческих</w:t>
      </w:r>
    </w:p>
    <w:p w14:paraId="17E41CDF" w14:textId="77777777" w:rsidR="00B771EB" w:rsidRPr="002B3F5A" w:rsidRDefault="007076D2" w:rsidP="0048695D">
      <w:pPr>
        <w:autoSpaceDE w:val="0"/>
        <w:autoSpaceDN w:val="0"/>
        <w:adjustRightInd w:val="0"/>
        <w:ind w:left="3544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орга</w:t>
      </w:r>
      <w:r w:rsidR="00B771EB" w:rsidRPr="002B3F5A">
        <w:rPr>
          <w:rFonts w:ascii="Times New Roman" w:hAnsi="Times New Roman"/>
          <w:bCs/>
          <w:sz w:val="28"/>
          <w:szCs w:val="28"/>
        </w:rPr>
        <w:t>низаций садового или огородного</w:t>
      </w:r>
    </w:p>
    <w:p w14:paraId="52D3E1D0" w14:textId="77777777" w:rsidR="00B771EB" w:rsidRPr="002B3F5A" w:rsidRDefault="007076D2" w:rsidP="0048695D">
      <w:pPr>
        <w:autoSpaceDE w:val="0"/>
        <w:autoSpaceDN w:val="0"/>
        <w:adjustRightInd w:val="0"/>
        <w:ind w:left="3544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земельног</w:t>
      </w:r>
      <w:r w:rsidR="00B771EB" w:rsidRPr="002B3F5A">
        <w:rPr>
          <w:rFonts w:ascii="Times New Roman" w:hAnsi="Times New Roman"/>
          <w:bCs/>
          <w:sz w:val="28"/>
          <w:szCs w:val="28"/>
        </w:rPr>
        <w:t>о участка без проведения торгов</w:t>
      </w:r>
    </w:p>
    <w:p w14:paraId="3663EF55" w14:textId="09D0CE16" w:rsidR="006D68C0" w:rsidRPr="002B3F5A" w:rsidRDefault="007076D2" w:rsidP="0048695D">
      <w:pPr>
        <w:autoSpaceDE w:val="0"/>
        <w:autoSpaceDN w:val="0"/>
        <w:adjustRightInd w:val="0"/>
        <w:ind w:left="3544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bCs/>
          <w:sz w:val="28"/>
          <w:szCs w:val="28"/>
        </w:rPr>
        <w:t>в собственность бесплатно</w:t>
      </w:r>
      <w:bookmarkEnd w:id="14"/>
      <w:r w:rsidR="00436CC3" w:rsidRPr="002B3F5A">
        <w:rPr>
          <w:rFonts w:ascii="Times New Roman" w:hAnsi="Times New Roman"/>
          <w:sz w:val="28"/>
          <w:szCs w:val="28"/>
        </w:rPr>
        <w:t>»</w:t>
      </w:r>
      <w:r w:rsidR="0048695D">
        <w:rPr>
          <w:rFonts w:ascii="Times New Roman" w:hAnsi="Times New Roman"/>
          <w:sz w:val="28"/>
          <w:szCs w:val="28"/>
        </w:rPr>
        <w:t xml:space="preserve">, </w:t>
      </w:r>
      <w:r w:rsidR="0048695D">
        <w:rPr>
          <w:rFonts w:ascii="Times New Roman" w:hAnsi="Times New Roman"/>
          <w:sz w:val="28"/>
          <w:szCs w:val="28"/>
        </w:rPr>
        <w:br/>
        <w:t xml:space="preserve">утвержденному постановлением мэра муниципального образования </w:t>
      </w:r>
      <w:r w:rsidR="0048695D">
        <w:rPr>
          <w:rFonts w:ascii="Times New Roman" w:hAnsi="Times New Roman"/>
          <w:sz w:val="28"/>
          <w:szCs w:val="28"/>
        </w:rPr>
        <w:br/>
        <w:t xml:space="preserve">Ногликский муниципальный округ Сахалинской области </w:t>
      </w:r>
      <w:r w:rsidR="0048695D">
        <w:rPr>
          <w:rFonts w:ascii="Times New Roman" w:hAnsi="Times New Roman"/>
          <w:sz w:val="28"/>
          <w:szCs w:val="28"/>
        </w:rPr>
        <w:br/>
        <w:t>от</w:t>
      </w:r>
    </w:p>
    <w:p w14:paraId="5A603417" w14:textId="37BB428E" w:rsidR="005752B4" w:rsidRPr="002B3F5A" w:rsidRDefault="005752B4" w:rsidP="00B771EB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25F50027" w14:textId="4313A558" w:rsidR="005752B4" w:rsidRPr="002B3F5A" w:rsidRDefault="005752B4" w:rsidP="00B771EB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205D4932" w14:textId="77777777" w:rsidR="00B90C72" w:rsidRPr="002B3F5A" w:rsidRDefault="00B90C72" w:rsidP="00B771EB">
      <w:pPr>
        <w:tabs>
          <w:tab w:val="num" w:pos="1276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14:paraId="3217E9E7" w14:textId="77777777" w:rsidR="00B90C72" w:rsidRPr="002B3F5A" w:rsidRDefault="00B90C72" w:rsidP="00B771EB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6662"/>
      </w:tblGrid>
      <w:tr w:rsidR="00B90C72" w:rsidRPr="002B3F5A" w14:paraId="3AA32599" w14:textId="77777777" w:rsidTr="00B771EB">
        <w:tc>
          <w:tcPr>
            <w:tcW w:w="9351" w:type="dxa"/>
            <w:gridSpan w:val="2"/>
          </w:tcPr>
          <w:p w14:paraId="6BB5DB18" w14:textId="77777777" w:rsidR="00B90C72" w:rsidRPr="002B3F5A" w:rsidRDefault="00B90C72" w:rsidP="00EA732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Условные сокращения:</w:t>
            </w:r>
          </w:p>
        </w:tc>
      </w:tr>
      <w:tr w:rsidR="00B90C72" w:rsidRPr="002B3F5A" w14:paraId="03D3ACEE" w14:textId="77777777" w:rsidTr="00B771EB">
        <w:tc>
          <w:tcPr>
            <w:tcW w:w="2689" w:type="dxa"/>
          </w:tcPr>
          <w:p w14:paraId="1FE63E6B" w14:textId="0E7C9C39" w:rsidR="00B90C7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заявление (запрос о предоставлении муниципальной услуги)</w:t>
            </w:r>
          </w:p>
        </w:tc>
        <w:tc>
          <w:tcPr>
            <w:tcW w:w="6662" w:type="dxa"/>
          </w:tcPr>
          <w:p w14:paraId="5EF54E8F" w14:textId="5DCCE100" w:rsidR="00B90C72" w:rsidRPr="002B3F5A" w:rsidRDefault="00B90C7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запрос о предоставлении муниципальной услуги «</w:t>
            </w:r>
            <w:r w:rsidR="00436CC3" w:rsidRPr="002B3F5A">
              <w:rPr>
                <w:rFonts w:ascii="Times New Roman" w:hAnsi="Times New Roman"/>
                <w:sz w:val="28"/>
                <w:szCs w:val="28"/>
              </w:rP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      </w:r>
          </w:p>
        </w:tc>
      </w:tr>
      <w:tr w:rsidR="00BF6A62" w:rsidRPr="002B3F5A" w14:paraId="345E4F9B" w14:textId="77777777" w:rsidTr="00B771EB">
        <w:tc>
          <w:tcPr>
            <w:tcW w:w="2689" w:type="dxa"/>
          </w:tcPr>
          <w:p w14:paraId="54C94979" w14:textId="470FBE8D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муниципальная услуга</w:t>
            </w:r>
          </w:p>
        </w:tc>
        <w:tc>
          <w:tcPr>
            <w:tcW w:w="6662" w:type="dxa"/>
          </w:tcPr>
          <w:p w14:paraId="49148C7C" w14:textId="196B74C1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«</w:t>
            </w:r>
            <w:r w:rsidR="007076D2" w:rsidRPr="002B3F5A">
              <w:rPr>
                <w:rFonts w:ascii="Times New Roman" w:hAnsi="Times New Roman"/>
                <w:bCs/>
                <w:sz w:val="28"/>
                <w:szCs w:val="28"/>
              </w:rPr>
      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      </w:r>
            <w:r w:rsidRPr="002B3F5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90C72" w:rsidRPr="002B3F5A" w14:paraId="05061263" w14:textId="77777777" w:rsidTr="00B771EB">
        <w:tc>
          <w:tcPr>
            <w:tcW w:w="2689" w:type="dxa"/>
          </w:tcPr>
          <w:p w14:paraId="715BE784" w14:textId="77777777" w:rsidR="00B90C72" w:rsidRPr="002B3F5A" w:rsidRDefault="00B90C7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6662" w:type="dxa"/>
          </w:tcPr>
          <w:p w14:paraId="6DCDA37E" w14:textId="1CEA3106" w:rsidR="00B90C72" w:rsidRPr="002B3F5A" w:rsidRDefault="00B90C72" w:rsidP="00EA732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физические лица</w:t>
            </w:r>
          </w:p>
        </w:tc>
      </w:tr>
      <w:tr w:rsidR="00B90C72" w:rsidRPr="002B3F5A" w14:paraId="4CE7E088" w14:textId="77777777" w:rsidTr="00B771EB">
        <w:tc>
          <w:tcPr>
            <w:tcW w:w="2689" w:type="dxa"/>
          </w:tcPr>
          <w:p w14:paraId="54FC0BF2" w14:textId="77777777" w:rsidR="00B90C72" w:rsidRPr="002B3F5A" w:rsidRDefault="00B90C7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представитель заявителя</w:t>
            </w:r>
          </w:p>
        </w:tc>
        <w:tc>
          <w:tcPr>
            <w:tcW w:w="6662" w:type="dxa"/>
          </w:tcPr>
          <w:p w14:paraId="646334A7" w14:textId="0F724B15" w:rsidR="00B90C7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>доверенные лица, уполномоченные представлять интересы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</w:t>
            </w:r>
          </w:p>
        </w:tc>
      </w:tr>
      <w:tr w:rsidR="00BF6A62" w:rsidRPr="002B3F5A" w14:paraId="055E1C9B" w14:textId="77777777" w:rsidTr="00B771EB">
        <w:tc>
          <w:tcPr>
            <w:tcW w:w="2689" w:type="dxa"/>
          </w:tcPr>
          <w:p w14:paraId="7559EB51" w14:textId="3648D912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категории (признаки) заявителей</w:t>
            </w:r>
          </w:p>
        </w:tc>
        <w:tc>
          <w:tcPr>
            <w:tcW w:w="6662" w:type="dxa"/>
          </w:tcPr>
          <w:p w14:paraId="15A5669C" w14:textId="001C7790" w:rsidR="00BF6A62" w:rsidRPr="002B3F5A" w:rsidRDefault="00BF6A62" w:rsidP="00B771EB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</w:t>
            </w:r>
            <w:r w:rsidR="00B771EB" w:rsidRPr="002B3F5A">
              <w:rPr>
                <w:rFonts w:ascii="Times New Roman" w:hAnsi="Times New Roman"/>
                <w:sz w:val="28"/>
                <w:szCs w:val="28"/>
              </w:rPr>
              <w:t>«</w:t>
            </w:r>
            <w:r w:rsidRPr="002B3F5A">
              <w:rPr>
                <w:rFonts w:ascii="Times New Roman" w:hAnsi="Times New Roman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B771EB" w:rsidRPr="002B3F5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F6A62" w:rsidRPr="002B3F5A" w14:paraId="48DCCE0C" w14:textId="77777777" w:rsidTr="00B771EB">
        <w:trPr>
          <w:trHeight w:val="1048"/>
        </w:trPr>
        <w:tc>
          <w:tcPr>
            <w:tcW w:w="2689" w:type="dxa"/>
          </w:tcPr>
          <w:p w14:paraId="769D9087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lastRenderedPageBreak/>
              <w:t>Орган местного самоуправления</w:t>
            </w:r>
          </w:p>
        </w:tc>
        <w:tc>
          <w:tcPr>
            <w:tcW w:w="6662" w:type="dxa"/>
          </w:tcPr>
          <w:p w14:paraId="15BE840E" w14:textId="462868EB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Комитет по управлению муниципальным имуществом муниципального образования Ногликский муниципальный округ Сахалинской области</w:t>
            </w:r>
          </w:p>
        </w:tc>
      </w:tr>
      <w:tr w:rsidR="00BF6A62" w:rsidRPr="002B3F5A" w14:paraId="14CF294E" w14:textId="77777777" w:rsidTr="00B771EB">
        <w:tc>
          <w:tcPr>
            <w:tcW w:w="2689" w:type="dxa"/>
          </w:tcPr>
          <w:p w14:paraId="4F1CE740" w14:textId="08E7CEC8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ЕСИА</w:t>
            </w:r>
          </w:p>
        </w:tc>
        <w:tc>
          <w:tcPr>
            <w:tcW w:w="6662" w:type="dxa"/>
          </w:tcPr>
          <w:p w14:paraId="22E05FFD" w14:textId="3FF48B0C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noProof/>
                <w:sz w:val="28"/>
                <w:szCs w:val="28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      </w:r>
          </w:p>
        </w:tc>
      </w:tr>
      <w:tr w:rsidR="007076D2" w:rsidRPr="002B3F5A" w14:paraId="57264E74" w14:textId="77777777" w:rsidTr="00B771EB">
        <w:tc>
          <w:tcPr>
            <w:tcW w:w="2689" w:type="dxa"/>
          </w:tcPr>
          <w:p w14:paraId="403D0887" w14:textId="39CC246D" w:rsidR="007076D2" w:rsidRPr="002B3F5A" w:rsidRDefault="007076D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НКО</w:t>
            </w:r>
          </w:p>
        </w:tc>
        <w:tc>
          <w:tcPr>
            <w:tcW w:w="6662" w:type="dxa"/>
          </w:tcPr>
          <w:p w14:paraId="007D049B" w14:textId="67CC235D" w:rsidR="007076D2" w:rsidRPr="002B3F5A" w:rsidRDefault="007076D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B3F5A">
              <w:rPr>
                <w:rFonts w:ascii="Times New Roman" w:hAnsi="Times New Roman"/>
                <w:noProof/>
                <w:sz w:val="28"/>
                <w:szCs w:val="28"/>
              </w:rPr>
              <w:t>некоммерческая организация</w:t>
            </w:r>
          </w:p>
        </w:tc>
      </w:tr>
      <w:tr w:rsidR="00BF6A62" w:rsidRPr="002B3F5A" w14:paraId="0A448242" w14:textId="77777777" w:rsidTr="00B771EB">
        <w:tc>
          <w:tcPr>
            <w:tcW w:w="9351" w:type="dxa"/>
            <w:gridSpan w:val="2"/>
          </w:tcPr>
          <w:p w14:paraId="59D98EB4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Условные обозначения:</w:t>
            </w:r>
          </w:p>
        </w:tc>
      </w:tr>
      <w:tr w:rsidR="00BF6A62" w:rsidRPr="002B3F5A" w14:paraId="711EE2AD" w14:textId="77777777" w:rsidTr="00B771EB">
        <w:tc>
          <w:tcPr>
            <w:tcW w:w="9351" w:type="dxa"/>
            <w:gridSpan w:val="2"/>
          </w:tcPr>
          <w:p w14:paraId="0145E2EA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а) требование к документу:</w:t>
            </w:r>
          </w:p>
        </w:tc>
      </w:tr>
      <w:tr w:rsidR="00BF6A62" w:rsidRPr="002B3F5A" w14:paraId="1438AB77" w14:textId="77777777" w:rsidTr="00B771EB">
        <w:tc>
          <w:tcPr>
            <w:tcW w:w="2689" w:type="dxa"/>
          </w:tcPr>
          <w:p w14:paraId="48EB057A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6662" w:type="dxa"/>
          </w:tcPr>
          <w:p w14:paraId="7B3DFDA5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предоставляется оригинал документа</w:t>
            </w:r>
          </w:p>
        </w:tc>
      </w:tr>
      <w:tr w:rsidR="00BF6A62" w:rsidRPr="002B3F5A" w14:paraId="78DFED9C" w14:textId="77777777" w:rsidTr="00B771EB">
        <w:tc>
          <w:tcPr>
            <w:tcW w:w="2689" w:type="dxa"/>
          </w:tcPr>
          <w:p w14:paraId="5D16A5E8" w14:textId="1903D2C8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6662" w:type="dxa"/>
          </w:tcPr>
          <w:p w14:paraId="48E79F88" w14:textId="759F8B70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предоставляется копия документа</w:t>
            </w:r>
          </w:p>
        </w:tc>
      </w:tr>
      <w:tr w:rsidR="00BF6A62" w:rsidRPr="002B3F5A" w14:paraId="5EEE807F" w14:textId="77777777" w:rsidTr="00B771EB">
        <w:tc>
          <w:tcPr>
            <w:tcW w:w="2689" w:type="dxa"/>
          </w:tcPr>
          <w:p w14:paraId="7E1D9E64" w14:textId="2B6DB47D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КЗ</w:t>
            </w:r>
          </w:p>
        </w:tc>
        <w:tc>
          <w:tcPr>
            <w:tcW w:w="6662" w:type="dxa"/>
          </w:tcPr>
          <w:p w14:paraId="5152575E" w14:textId="2AB1F4C2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BF6A62" w:rsidRPr="002B3F5A" w14:paraId="56EDDDD1" w14:textId="77777777" w:rsidTr="00B771EB">
        <w:tc>
          <w:tcPr>
            <w:tcW w:w="2689" w:type="dxa"/>
          </w:tcPr>
          <w:p w14:paraId="41AB6545" w14:textId="09A578CC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ИФ</w:t>
            </w:r>
          </w:p>
        </w:tc>
        <w:tc>
          <w:tcPr>
            <w:tcW w:w="6662" w:type="dxa"/>
          </w:tcPr>
          <w:p w14:paraId="6758DB9C" w14:textId="295AB20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интерактивная форма</w:t>
            </w:r>
          </w:p>
        </w:tc>
      </w:tr>
      <w:tr w:rsidR="00BF6A62" w:rsidRPr="002B3F5A" w14:paraId="55C68AED" w14:textId="77777777" w:rsidTr="00B771EB">
        <w:tc>
          <w:tcPr>
            <w:tcW w:w="9351" w:type="dxa"/>
            <w:gridSpan w:val="2"/>
          </w:tcPr>
          <w:p w14:paraId="02AD84A6" w14:textId="77777777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б) способы подачи документов:</w:t>
            </w:r>
          </w:p>
        </w:tc>
      </w:tr>
      <w:tr w:rsidR="00BF6A62" w:rsidRPr="002B3F5A" w14:paraId="74F1C351" w14:textId="77777777" w:rsidTr="00B771EB">
        <w:tc>
          <w:tcPr>
            <w:tcW w:w="2689" w:type="dxa"/>
          </w:tcPr>
          <w:p w14:paraId="3CCC8FE6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6662" w:type="dxa"/>
          </w:tcPr>
          <w:p w14:paraId="0EB94752" w14:textId="77777777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непосредственно в Орган местного самоуправления</w:t>
            </w:r>
          </w:p>
        </w:tc>
      </w:tr>
      <w:tr w:rsidR="00BF6A62" w:rsidRPr="002B3F5A" w14:paraId="69BA979E" w14:textId="77777777" w:rsidTr="00B771EB">
        <w:tc>
          <w:tcPr>
            <w:tcW w:w="2689" w:type="dxa"/>
          </w:tcPr>
          <w:p w14:paraId="79DEF2E8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ПС</w:t>
            </w:r>
          </w:p>
        </w:tc>
        <w:tc>
          <w:tcPr>
            <w:tcW w:w="6662" w:type="dxa"/>
          </w:tcPr>
          <w:p w14:paraId="7919B17A" w14:textId="77777777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посредством направления почтового отправления</w:t>
            </w:r>
          </w:p>
        </w:tc>
      </w:tr>
      <w:tr w:rsidR="00BF6A62" w:rsidRPr="002B3F5A" w14:paraId="7BB406C8" w14:textId="77777777" w:rsidTr="00B771EB">
        <w:tc>
          <w:tcPr>
            <w:tcW w:w="2689" w:type="dxa"/>
          </w:tcPr>
          <w:p w14:paraId="365783CE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6662" w:type="dxa"/>
          </w:tcPr>
          <w:p w14:paraId="566855E5" w14:textId="77777777" w:rsidR="00BF6A62" w:rsidRPr="002B3F5A" w:rsidRDefault="00BF6A62" w:rsidP="00EA7321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документ подается посредством Единого портала государственных и муниципальных услуг (функций) </w:t>
            </w:r>
          </w:p>
        </w:tc>
      </w:tr>
      <w:tr w:rsidR="00BF6A62" w:rsidRPr="002B3F5A" w14:paraId="4DD1C990" w14:textId="77777777" w:rsidTr="00B771EB">
        <w:tc>
          <w:tcPr>
            <w:tcW w:w="2689" w:type="dxa"/>
          </w:tcPr>
          <w:p w14:paraId="447529A2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6662" w:type="dxa"/>
          </w:tcPr>
          <w:p w14:paraId="5DCAF2CF" w14:textId="16DC5281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через региональный портал государственных и муниципальных услуг (функций) Сахалинской области</w:t>
            </w:r>
          </w:p>
        </w:tc>
      </w:tr>
      <w:tr w:rsidR="00BF6A62" w:rsidRPr="002B3F5A" w14:paraId="02AA2A38" w14:textId="77777777" w:rsidTr="00B771EB">
        <w:tc>
          <w:tcPr>
            <w:tcW w:w="2689" w:type="dxa"/>
          </w:tcPr>
          <w:p w14:paraId="042E7567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ЭП</w:t>
            </w:r>
          </w:p>
        </w:tc>
        <w:tc>
          <w:tcPr>
            <w:tcW w:w="6662" w:type="dxa"/>
          </w:tcPr>
          <w:p w14:paraId="055AACF7" w14:textId="77777777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документ подается посредством направления по электронной почте</w:t>
            </w:r>
          </w:p>
        </w:tc>
      </w:tr>
      <w:tr w:rsidR="00BF6A62" w:rsidRPr="002B3F5A" w14:paraId="006B224F" w14:textId="77777777" w:rsidTr="00B771EB">
        <w:tc>
          <w:tcPr>
            <w:tcW w:w="2689" w:type="dxa"/>
          </w:tcPr>
          <w:p w14:paraId="55225972" w14:textId="77777777" w:rsidR="00BF6A62" w:rsidRPr="002B3F5A" w:rsidRDefault="00BF6A62" w:rsidP="00EA7321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ФГИС ЕЦП НСПД</w:t>
            </w:r>
          </w:p>
        </w:tc>
        <w:tc>
          <w:tcPr>
            <w:tcW w:w="6662" w:type="dxa"/>
          </w:tcPr>
          <w:p w14:paraId="21CE3F9D" w14:textId="6168EF23" w:rsidR="00BF6A62" w:rsidRPr="002B3F5A" w:rsidRDefault="00BF6A62" w:rsidP="00EA7321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документ подается посредством федеральной государственной географической информационной системе «Единая цифровая платформа «Национальная система пространственных данных» </w:t>
            </w:r>
          </w:p>
        </w:tc>
      </w:tr>
    </w:tbl>
    <w:p w14:paraId="14146D59" w14:textId="77777777" w:rsidR="00B771EB" w:rsidRPr="002B3F5A" w:rsidRDefault="00B771EB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br w:type="page"/>
      </w:r>
    </w:p>
    <w:p w14:paraId="71C7C774" w14:textId="062E36E4" w:rsidR="00663817" w:rsidRPr="002B3F5A" w:rsidRDefault="00B771EB" w:rsidP="0048695D">
      <w:pPr>
        <w:pStyle w:val="ConsPlusNormal"/>
        <w:ind w:left="425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D7F25" w:rsidRPr="002B3F5A">
        <w:rPr>
          <w:rFonts w:ascii="Times New Roman" w:hAnsi="Times New Roman" w:cs="Times New Roman"/>
          <w:sz w:val="28"/>
          <w:szCs w:val="28"/>
        </w:rPr>
        <w:t>2</w:t>
      </w:r>
    </w:p>
    <w:p w14:paraId="0D88780D" w14:textId="77777777" w:rsidR="00B771EB" w:rsidRPr="002B3F5A" w:rsidRDefault="00B771EB" w:rsidP="0048695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47724218" w14:textId="77777777" w:rsidR="00B771EB" w:rsidRPr="002B3F5A" w:rsidRDefault="00B771EB" w:rsidP="0048695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055E757A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</w:t>
      </w:r>
      <w:r w:rsidRPr="002B3F5A">
        <w:rPr>
          <w:rFonts w:ascii="Times New Roman" w:hAnsi="Times New Roman"/>
          <w:bCs/>
          <w:sz w:val="28"/>
          <w:szCs w:val="28"/>
        </w:rPr>
        <w:t>Предоставление членам некоммерческих</w:t>
      </w:r>
    </w:p>
    <w:p w14:paraId="13CD8C3C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организаций садового или огородного</w:t>
      </w:r>
    </w:p>
    <w:p w14:paraId="4F899524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земельного участка без проведения торгов</w:t>
      </w:r>
    </w:p>
    <w:p w14:paraId="0329F470" w14:textId="77777777" w:rsidR="0048695D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2B3F5A">
        <w:rPr>
          <w:rFonts w:ascii="Times New Roman" w:hAnsi="Times New Roman"/>
          <w:bCs/>
          <w:sz w:val="28"/>
          <w:szCs w:val="28"/>
        </w:rPr>
        <w:t>в собственность бесплатно</w:t>
      </w:r>
      <w:r w:rsidRPr="002B3F5A">
        <w:rPr>
          <w:rFonts w:ascii="Times New Roman" w:hAnsi="Times New Roman"/>
          <w:sz w:val="28"/>
          <w:szCs w:val="28"/>
        </w:rPr>
        <w:t>»</w:t>
      </w:r>
      <w:r w:rsidR="0048695D">
        <w:rPr>
          <w:rFonts w:ascii="Times New Roman" w:hAnsi="Times New Roman"/>
          <w:sz w:val="28"/>
          <w:szCs w:val="28"/>
        </w:rPr>
        <w:t>,</w:t>
      </w:r>
      <w:r w:rsidR="0048695D">
        <w:rPr>
          <w:rFonts w:ascii="Times New Roman" w:hAnsi="Times New Roman"/>
          <w:sz w:val="28"/>
          <w:szCs w:val="28"/>
        </w:rPr>
        <w:br/>
        <w:t xml:space="preserve">утвержденному постановлением мэра муниципального образования </w:t>
      </w:r>
      <w:r w:rsidR="0048695D">
        <w:rPr>
          <w:rFonts w:ascii="Times New Roman" w:hAnsi="Times New Roman"/>
          <w:sz w:val="28"/>
          <w:szCs w:val="28"/>
        </w:rPr>
        <w:br/>
        <w:t xml:space="preserve">Ногликский муниципальный округ Сахалинской области </w:t>
      </w:r>
      <w:r w:rsidR="0048695D">
        <w:rPr>
          <w:rFonts w:ascii="Times New Roman" w:hAnsi="Times New Roman"/>
          <w:sz w:val="28"/>
          <w:szCs w:val="28"/>
        </w:rPr>
        <w:br/>
        <w:t>от</w:t>
      </w:r>
    </w:p>
    <w:p w14:paraId="6C2B5A85" w14:textId="1AD3A38B" w:rsidR="00B771EB" w:rsidRPr="002B3F5A" w:rsidRDefault="00B771EB" w:rsidP="00B771EB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BD27C34" w14:textId="7DADBF15" w:rsidR="00436CC3" w:rsidRPr="002B3F5A" w:rsidRDefault="00436CC3" w:rsidP="00B771EB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en-US"/>
        </w:rPr>
      </w:pPr>
    </w:p>
    <w:p w14:paraId="64F3BCDE" w14:textId="77777777" w:rsidR="00436CC3" w:rsidRPr="002B3F5A" w:rsidRDefault="00436CC3" w:rsidP="00B771EB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en-US"/>
        </w:rPr>
      </w:pPr>
    </w:p>
    <w:p w14:paraId="4AEE4874" w14:textId="77777777" w:rsidR="00436CC3" w:rsidRPr="002B3F5A" w:rsidRDefault="00436CC3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bookmarkStart w:id="15" w:name="_Hlk216787536"/>
      <w:r w:rsidRPr="002B3F5A">
        <w:rPr>
          <w:rFonts w:ascii="Times New Roman" w:hAnsi="Times New Roman"/>
          <w:sz w:val="28"/>
          <w:szCs w:val="28"/>
        </w:rPr>
        <w:t>Таблица № 1</w:t>
      </w:r>
    </w:p>
    <w:bookmarkEnd w:id="15"/>
    <w:p w14:paraId="4F1BDA56" w14:textId="77777777" w:rsidR="00663817" w:rsidRPr="002B3F5A" w:rsidRDefault="00663817" w:rsidP="00B771EB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14:paraId="503DD3CC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14:paraId="5059F0BC" w14:textId="77777777" w:rsidR="00BF6A62" w:rsidRPr="002B3F5A" w:rsidRDefault="00BF6A62" w:rsidP="00B771EB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379"/>
        <w:gridCol w:w="4200"/>
        <w:gridCol w:w="2198"/>
      </w:tblGrid>
      <w:tr w:rsidR="00BF6A62" w:rsidRPr="002B3F5A" w14:paraId="049848D1" w14:textId="77777777" w:rsidTr="00B771EB">
        <w:tc>
          <w:tcPr>
            <w:tcW w:w="57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E66588" w14:textId="77777777" w:rsidR="00BF6A62" w:rsidRPr="002B3F5A" w:rsidRDefault="00BF6A62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1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D206D9" w14:textId="77777777" w:rsidR="00BF6A62" w:rsidRPr="002B3F5A" w:rsidRDefault="00BF6A62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44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5D70A6" w14:textId="77777777" w:rsidR="00BF6A62" w:rsidRPr="002B3F5A" w:rsidRDefault="00BF6A62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190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B76486" w14:textId="77777777" w:rsidR="00BF6A62" w:rsidRPr="002B3F5A" w:rsidRDefault="00BF6A62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 xml:space="preserve">Идентификаторы </w:t>
            </w:r>
          </w:p>
        </w:tc>
      </w:tr>
      <w:tr w:rsidR="00BF6A62" w:rsidRPr="002B3F5A" w14:paraId="42A5A435" w14:textId="77777777" w:rsidTr="00B771EB">
        <w:tc>
          <w:tcPr>
            <w:tcW w:w="57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2E2F20" w14:textId="3691F0C7" w:rsidR="00BF6A62" w:rsidRPr="002B3F5A" w:rsidRDefault="00BF6A62" w:rsidP="00B771EB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D2B71E" w14:textId="29B7DF62" w:rsidR="00BF6A62" w:rsidRPr="002B3F5A" w:rsidRDefault="00BF6A62" w:rsidP="00EA7321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bookmarkStart w:id="16" w:name="_Hlk229492144"/>
            <w:r w:rsidR="00604CB0" w:rsidRPr="002B3F5A">
              <w:rPr>
                <w:rFonts w:ascii="Times New Roman" w:hAnsi="Times New Roman"/>
                <w:sz w:val="28"/>
                <w:szCs w:val="28"/>
              </w:rPr>
              <w:t>Постановление о предоставлении земельного участка бесплатно в собственность</w:t>
            </w:r>
            <w:bookmarkEnd w:id="16"/>
            <w:r w:rsidRPr="002B3F5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5C7C13C" w14:textId="21675AEE" w:rsidR="00BF6A62" w:rsidRPr="002B3F5A" w:rsidRDefault="00BF6A62" w:rsidP="00EA7321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04CB0" w:rsidRPr="002B3F5A">
              <w:rPr>
                <w:rFonts w:ascii="Times New Roman" w:hAnsi="Times New Roman"/>
                <w:sz w:val="28"/>
                <w:szCs w:val="28"/>
              </w:rPr>
              <w:t>Отказ в предоставлении земельного участка бесплатно в собственность</w:t>
            </w:r>
          </w:p>
        </w:tc>
        <w:tc>
          <w:tcPr>
            <w:tcW w:w="444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B4CCB46" w14:textId="77777777" w:rsidR="00BF6A62" w:rsidRPr="002B3F5A" w:rsidRDefault="00BF6A62" w:rsidP="00EA7321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физическое лицо</w:t>
            </w:r>
          </w:p>
        </w:tc>
        <w:tc>
          <w:tcPr>
            <w:tcW w:w="19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2C1F2A47" w14:textId="77777777" w:rsidR="00BF6A62" w:rsidRPr="002B3F5A" w:rsidRDefault="00BF6A62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</w:t>
            </w:r>
          </w:p>
        </w:tc>
      </w:tr>
      <w:tr w:rsidR="009A146F" w:rsidRPr="002B3F5A" w14:paraId="2971AE4D" w14:textId="77777777" w:rsidTr="00B771EB">
        <w:trPr>
          <w:trHeight w:val="1236"/>
        </w:trPr>
        <w:tc>
          <w:tcPr>
            <w:tcW w:w="57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996ADB" w14:textId="6AE2542D" w:rsidR="009A146F" w:rsidRPr="002B3F5A" w:rsidRDefault="009A146F" w:rsidP="00B771EB">
            <w:pPr>
              <w:autoSpaceDE w:val="0"/>
              <w:autoSpaceDN w:val="0"/>
              <w:ind w:left="360" w:hanging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vMerge/>
            <w:vAlign w:val="center"/>
            <w:hideMark/>
          </w:tcPr>
          <w:p w14:paraId="03A53917" w14:textId="77777777" w:rsidR="009A146F" w:rsidRPr="002B3F5A" w:rsidRDefault="009A146F" w:rsidP="00EA732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8BDF8C" w14:textId="7AB7DB91" w:rsidR="009A146F" w:rsidRPr="002B3F5A" w:rsidRDefault="009A146F" w:rsidP="00EA732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представитель заявителя</w:t>
            </w:r>
          </w:p>
        </w:tc>
        <w:tc>
          <w:tcPr>
            <w:tcW w:w="19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50C06E7" w14:textId="18CE615F" w:rsidR="009A146F" w:rsidRPr="002B3F5A" w:rsidRDefault="009A146F" w:rsidP="00EA7321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</w:tr>
    </w:tbl>
    <w:p w14:paraId="046FB128" w14:textId="77777777" w:rsidR="00E977D4" w:rsidRPr="002B3F5A" w:rsidRDefault="00E977D4" w:rsidP="009A6E76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14:paraId="36F599CF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2AFD0510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5ECA0DE8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4013350A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3149FF60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290F6B81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5CA277F8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497D3ED0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7D802453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65353D3D" w14:textId="77777777" w:rsidR="0048695D" w:rsidRDefault="0048695D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</w:p>
    <w:p w14:paraId="4BEBFAA9" w14:textId="21AC2C89" w:rsidR="00E977D4" w:rsidRPr="002B3F5A" w:rsidRDefault="00E977D4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lastRenderedPageBreak/>
        <w:t>Таблица № 2</w:t>
      </w:r>
    </w:p>
    <w:p w14:paraId="36FC08E6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DEE41C8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ИСЧЕРПЫВАЮЩИЙ ПЕРЕЧЕНЬ ДОКУМЕНТОВ,</w:t>
      </w:r>
    </w:p>
    <w:p w14:paraId="51FA5EE2" w14:textId="77777777" w:rsidR="00B771EB" w:rsidRPr="002B3F5A" w:rsidRDefault="00B771EB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НЕОБХОДИМЫХ ДЛЯ ПРЕДОСТАВЛЕНИЯ</w:t>
      </w:r>
    </w:p>
    <w:p w14:paraId="385E9AE1" w14:textId="0D16DBFF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МУНИЦИПАЛЬНОЙ УСЛУГИ</w:t>
      </w:r>
    </w:p>
    <w:p w14:paraId="4743126B" w14:textId="23E20C32" w:rsidR="00E977D4" w:rsidRPr="002B3F5A" w:rsidRDefault="00E977D4" w:rsidP="002B3F5A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76EF9D8C" w14:textId="77777777" w:rsidR="00B771EB" w:rsidRPr="002B3F5A" w:rsidRDefault="0051684E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Исчерпывающий перечень документов</w:t>
      </w:r>
      <w:r w:rsidR="00B771EB" w:rsidRPr="002B3F5A">
        <w:rPr>
          <w:rFonts w:ascii="Times New Roman" w:hAnsi="Times New Roman"/>
          <w:sz w:val="28"/>
          <w:szCs w:val="28"/>
        </w:rPr>
        <w:t>, необходимых в соответствии</w:t>
      </w:r>
    </w:p>
    <w:p w14:paraId="171E7109" w14:textId="77777777" w:rsidR="00B771EB" w:rsidRPr="002B3F5A" w:rsidRDefault="0051684E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с законодательными или иным</w:t>
      </w:r>
      <w:r w:rsidR="00B771EB" w:rsidRPr="002B3F5A">
        <w:rPr>
          <w:rFonts w:ascii="Times New Roman" w:hAnsi="Times New Roman"/>
          <w:sz w:val="28"/>
          <w:szCs w:val="28"/>
        </w:rPr>
        <w:t>и нормативными правовыми актами</w:t>
      </w:r>
    </w:p>
    <w:p w14:paraId="580228FE" w14:textId="77777777" w:rsidR="00B771EB" w:rsidRPr="002B3F5A" w:rsidRDefault="0051684E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для предоставления муниципа</w:t>
      </w:r>
      <w:r w:rsidR="00B771EB" w:rsidRPr="002B3F5A">
        <w:rPr>
          <w:rFonts w:ascii="Times New Roman" w:hAnsi="Times New Roman"/>
          <w:sz w:val="28"/>
          <w:szCs w:val="28"/>
        </w:rPr>
        <w:t>льной услуги, которые заявитель</w:t>
      </w:r>
    </w:p>
    <w:p w14:paraId="7375C234" w14:textId="65EB8631" w:rsidR="0051684E" w:rsidRPr="002B3F5A" w:rsidRDefault="0051684E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должен представить самостоятельно</w:t>
      </w:r>
    </w:p>
    <w:p w14:paraId="07A840C0" w14:textId="77777777" w:rsidR="0051684E" w:rsidRPr="002B3F5A" w:rsidRDefault="0051684E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62" w:type="dxa"/>
        <w:tblInd w:w="-1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1843"/>
        <w:gridCol w:w="1420"/>
        <w:gridCol w:w="1294"/>
        <w:gridCol w:w="830"/>
        <w:gridCol w:w="2557"/>
      </w:tblGrid>
      <w:tr w:rsidR="00455D2F" w:rsidRPr="002B3F5A" w14:paraId="073F396B" w14:textId="77777777" w:rsidTr="00F833C1"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2F7171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1FF5A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2026AA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Способ подачи документа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783288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Формат предоставления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375F0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455E4B" w14:textId="1F6ADD62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 w:rsidR="00455D2F" w:rsidRPr="002B3F5A" w14:paraId="1C847C82" w14:textId="77777777" w:rsidTr="00F833C1">
        <w:tc>
          <w:tcPr>
            <w:tcW w:w="9362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8A6D01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55D2F" w:rsidRPr="002B3F5A" w14:paraId="089F5BE5" w14:textId="77777777" w:rsidTr="00F833C1">
        <w:trPr>
          <w:trHeight w:val="1656"/>
        </w:trPr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1A94319" w14:textId="20618B05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ФЛ,</w:t>
            </w:r>
            <w:r w:rsidR="009A146F" w:rsidRPr="00486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7FCE93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24DBF5" w14:textId="23A4F49E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ОМСУ,</w:t>
            </w:r>
            <w:r w:rsidR="00A42944" w:rsidRPr="00486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>ПС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FCC0DA" w14:textId="67ECE631" w:rsidR="00455D2F" w:rsidRPr="0048695D" w:rsidRDefault="00455D2F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0F06553" w14:textId="5D38774A" w:rsidR="00455D2F" w:rsidRPr="0048695D" w:rsidRDefault="00455D2F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6C08ED" w14:textId="59796C04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 xml:space="preserve">Соответствие документа форме </w:t>
            </w:r>
            <w:r w:rsidR="00B771EB" w:rsidRPr="0048695D">
              <w:rPr>
                <w:rFonts w:ascii="Times New Roman" w:hAnsi="Times New Roman"/>
                <w:sz w:val="28"/>
                <w:szCs w:val="28"/>
              </w:rPr>
              <w:t>заявления, согласно приложению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 xml:space="preserve"> 3 (форма 1</w:t>
            </w:r>
            <w:r w:rsidR="00EB1125" w:rsidRPr="0048695D">
              <w:rPr>
                <w:rFonts w:ascii="Times New Roman" w:hAnsi="Times New Roman"/>
                <w:sz w:val="28"/>
                <w:szCs w:val="28"/>
              </w:rPr>
              <w:t>, 2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 xml:space="preserve">) к административному регламенту, подписанное заявителем </w:t>
            </w:r>
          </w:p>
        </w:tc>
      </w:tr>
      <w:tr w:rsidR="00455D2F" w:rsidRPr="002B3F5A" w14:paraId="0686E491" w14:textId="77777777" w:rsidTr="00F833C1">
        <w:trPr>
          <w:trHeight w:val="1656"/>
        </w:trPr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9513F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2BD84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B14E4B3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9676C1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65687C8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0A3C9F0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0A0DC76F" w14:textId="77777777" w:rsidTr="00F833C1"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FB431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B0228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9EA92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</w:t>
            </w:r>
            <w:r w:rsidRPr="0048695D">
              <w:rPr>
                <w:rFonts w:ascii="Times New Roman" w:hAnsi="Times New Roman"/>
                <w:noProof/>
                <w:sz w:val="28"/>
                <w:szCs w:val="28"/>
              </w:rPr>
              <w:t>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CBF0D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ИФ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E45B3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8C8D18" w14:textId="591EF1C4" w:rsidR="00455D2F" w:rsidRPr="0048695D" w:rsidRDefault="00455D2F" w:rsidP="00EA732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215C68B0" w14:textId="77777777" w:rsidTr="00F833C1"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A8AE96" w14:textId="132DD9D4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3E925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8142B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E92CEA" w14:textId="77777777" w:rsidR="00455D2F" w:rsidRPr="0048695D" w:rsidRDefault="00455D2F" w:rsidP="00EA7321">
            <w:pPr>
              <w:ind w:left="5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CDCF4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A657592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О-для сверки</w:t>
            </w:r>
          </w:p>
        </w:tc>
      </w:tr>
      <w:tr w:rsidR="00455D2F" w:rsidRPr="002B3F5A" w14:paraId="583115FA" w14:textId="77777777" w:rsidTr="00F833C1"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28EB25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9D1E805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BEF225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ПС,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C1F3F" w14:textId="77777777" w:rsidR="00455D2F" w:rsidRPr="0048695D" w:rsidRDefault="00455D2F" w:rsidP="00EA7321">
            <w:pPr>
              <w:ind w:left="53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27C1B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3FD091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467692F1" w14:textId="77777777" w:rsidTr="00F833C1"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233C3A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CA35B8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7B939B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noProof/>
                <w:sz w:val="28"/>
                <w:szCs w:val="28"/>
              </w:rPr>
              <w:t>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DA9140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032C7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2CE1132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6798092F" w14:textId="77777777" w:rsidTr="00F833C1">
        <w:tc>
          <w:tcPr>
            <w:tcW w:w="14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EFF0FB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lastRenderedPageBreak/>
              <w:t>ПЗ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8FCA753" w14:textId="780F5289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ABE255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16C625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 или 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4BC6F87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F7213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 - представляется для снятия копии</w:t>
            </w:r>
          </w:p>
        </w:tc>
      </w:tr>
      <w:tr w:rsidR="00455D2F" w:rsidRPr="002B3F5A" w14:paraId="37B77FB9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DC1E5A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851D4A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C17B5E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ПС,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A6BD08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AECDB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08C0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43344912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ABAB1C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D00EE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D8F442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31F6C4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ACE7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08FA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03A6E1FB" w14:textId="77777777" w:rsidTr="00F833C1">
        <w:trPr>
          <w:trHeight w:val="5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E408FC" w14:textId="14EFFA2D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7" w:name="_Hlk226456156"/>
            <w:r w:rsidRPr="0048695D">
              <w:rPr>
                <w:rFonts w:ascii="Times New Roman" w:hAnsi="Times New Roman"/>
                <w:sz w:val="28"/>
                <w:szCs w:val="28"/>
              </w:rPr>
              <w:t>ФЛ,</w:t>
            </w:r>
            <w:r w:rsidR="009A146F" w:rsidRPr="00486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64B7B48" w14:textId="7AFF1D1B" w:rsidR="00455D2F" w:rsidRPr="0048695D" w:rsidRDefault="009A146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Протокол общего собрания членов НКО о распределении земельных участков между членами такой некоммерческой организации или иной документ, устанавливающий распределение земельных участков в этой НКО, либо выписка из указанного протокола или указанного документа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C543C9" w14:textId="7263068F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ОМСУ, ПС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2C64C90" w14:textId="62622EAC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</w:t>
            </w:r>
            <w:r w:rsidR="009A146F" w:rsidRPr="0048695D">
              <w:rPr>
                <w:rFonts w:ascii="Times New Roman" w:hAnsi="Times New Roman"/>
                <w:sz w:val="28"/>
                <w:szCs w:val="28"/>
              </w:rPr>
              <w:t xml:space="preserve"> или К</w:t>
            </w:r>
            <w:r w:rsidR="00C4237A" w:rsidRPr="0048695D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740249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8796A" w14:textId="72D13F60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5D2F" w:rsidRPr="002B3F5A" w14:paraId="4F9493CD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380113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8DF3CB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CE8DE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НСПД, ЕПГУ, РПГУ,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27E5D6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91EAE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ACE2F" w14:textId="77777777" w:rsidR="00455D2F" w:rsidRPr="0048695D" w:rsidRDefault="00455D2F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95C" w:rsidRPr="002B3F5A" w14:paraId="61F46A1E" w14:textId="77777777" w:rsidTr="00F833C1">
        <w:trPr>
          <w:trHeight w:val="5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C70ED44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8" w:name="_Hlk226456270"/>
            <w:bookmarkEnd w:id="17"/>
            <w:r w:rsidRPr="0048695D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4B3B86" w14:textId="6AAC3474" w:rsidR="00EA395C" w:rsidRPr="0048695D" w:rsidRDefault="00604612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t>Правоустанавливающие документы на земельный участок, право на которое не зарегистрировано в ЕГРН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3733DC" w14:textId="5AC73282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ОМСУ, ПС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8CD50E6" w14:textId="6BA5763E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 или КЗ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A53017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2732C676" w14:textId="086A42D8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t xml:space="preserve">В случае, если ранее ни один из членов НКО не обращался с заявлением о предоставлении земельного участка в собственность и, если такие сведения не содержатся в Едином государственном </w:t>
            </w: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реестре недвижимости</w:t>
            </w:r>
          </w:p>
        </w:tc>
      </w:tr>
      <w:tr w:rsidR="00EA395C" w:rsidRPr="002B3F5A" w14:paraId="72C371BE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97E526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3EE45A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CB5325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НСПД, ЕПГУ, РПГУ,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41956C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0E280D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5010" w14:textId="77777777" w:rsidR="00EA395C" w:rsidRPr="0048695D" w:rsidRDefault="00EA395C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8"/>
      <w:tr w:rsidR="00CE3C09" w:rsidRPr="002B3F5A" w14:paraId="23B010D0" w14:textId="77777777" w:rsidTr="00F833C1">
        <w:trPr>
          <w:trHeight w:val="5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AED602E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lastRenderedPageBreak/>
              <w:t>ФЛ, 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F8F757E" w14:textId="319EA688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t>Схема расположения земельного участка на кадастровом плане территории, подготовленная заявителем (заявителями)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D9B1FC3" w14:textId="17C29D0A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ОМСУ, ПС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1E7680" w14:textId="45B608BB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 или К</w:t>
            </w:r>
            <w:r w:rsidR="00C4237A" w:rsidRPr="0048695D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B4CD3C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D32749A" w14:textId="30845833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 xml:space="preserve">Представление данной схемы не требуется при наличии утвержденных проекта межевания территории, в границах которой расположен земельный участок, проекта организации и застройки территории НКО либо при наличии описания местоположения границ такого земельного участка в Едином государственном реестре недвижимости </w:t>
            </w:r>
          </w:p>
        </w:tc>
      </w:tr>
      <w:tr w:rsidR="00CE3C09" w:rsidRPr="002B3F5A" w14:paraId="68071944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81BF60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097881C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4D89E5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НСПД, ЕПГУ, РПГУ,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AFC313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DB822D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DCB25" w14:textId="77777777" w:rsidR="00CE3C09" w:rsidRPr="0048695D" w:rsidRDefault="00CE3C09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237A" w:rsidRPr="002B3F5A" w14:paraId="19A5573F" w14:textId="77777777" w:rsidTr="00F833C1">
        <w:trPr>
          <w:trHeight w:val="5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21DBA6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EF45E94" w14:textId="19BCF02E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t xml:space="preserve">Выписка из решения общего собрания членов НКО о приобретении земельного участка общего назначения в собственность собственников земельных участков, расположенных в границах территории ведения гражданами садоводства или </w:t>
            </w:r>
            <w:r w:rsidRPr="0048695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огородничества для собственных нужд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DCFD20" w14:textId="7BF29656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lastRenderedPageBreak/>
              <w:t>ОМСУ, ПС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BE798A7" w14:textId="7379D076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 или КЗ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D82B51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36028497" w14:textId="2E0FF32B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Предоставляется в случае приобретения земельного участка общего назначения</w:t>
            </w:r>
          </w:p>
        </w:tc>
      </w:tr>
      <w:tr w:rsidR="00C4237A" w:rsidRPr="002B3F5A" w14:paraId="1680C315" w14:textId="77777777" w:rsidTr="00F833C1"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10BCD0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2868DA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4B659D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ФГИС ЕЦП НСПД, ЕПГУ, РПГУ, ЭП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5F985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C25A15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68748" w14:textId="77777777" w:rsidR="00C4237A" w:rsidRPr="0048695D" w:rsidRDefault="00C4237A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643" w:rsidRPr="002B3F5A" w14:paraId="4BE081EB" w14:textId="77777777" w:rsidTr="00F833C1">
        <w:tc>
          <w:tcPr>
            <w:tcW w:w="9362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F4958CD" w14:textId="0B7F421D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lastRenderedPageBreak/>
              <w:t>Документы и сведения, получаемых в рамках межведомственного информационного взаимодействия, которые заявитель вправе предоставить по собственной инициативе</w:t>
            </w:r>
          </w:p>
        </w:tc>
      </w:tr>
      <w:tr w:rsidR="00E76643" w:rsidRPr="002B3F5A" w14:paraId="65FC26B8" w14:textId="77777777" w:rsidTr="00F833C1">
        <w:tc>
          <w:tcPr>
            <w:tcW w:w="14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335E35" w14:textId="4766C77A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ФЛ,</w:t>
            </w:r>
            <w:r w:rsidR="00B542E3" w:rsidRPr="004869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95D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84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3B1EA33" w14:textId="11EE0ED2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Выписка из Единого государственного реестра недвижимости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728349" w14:textId="6946489B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2382C7" w14:textId="6BFECFD1" w:rsidR="00E76643" w:rsidRPr="0048695D" w:rsidRDefault="00E76643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CE3C09" w:rsidRPr="0048695D">
              <w:rPr>
                <w:rFonts w:ascii="Times New Roman" w:hAnsi="Times New Roman"/>
                <w:sz w:val="28"/>
                <w:szCs w:val="28"/>
              </w:rPr>
              <w:t>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5CDE7E" w14:textId="0FA68469" w:rsidR="00E76643" w:rsidRPr="0048695D" w:rsidRDefault="00E76643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04538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643" w:rsidRPr="002B3F5A" w14:paraId="60FA9FE9" w14:textId="77777777" w:rsidTr="00F833C1">
        <w:tc>
          <w:tcPr>
            <w:tcW w:w="14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76B9135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4AE7C23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4DD3B68" w14:textId="09D59EB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ПС, ЭП, 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3CE5CF" w14:textId="633689A0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493F05" w14:textId="3E4AB35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3705E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643" w:rsidRPr="002B3F5A" w14:paraId="526CA030" w14:textId="77777777" w:rsidTr="00F833C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0B79A" w14:textId="3DA2B3F3" w:rsidR="00E76643" w:rsidRPr="0048695D" w:rsidRDefault="00B542E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0589A" w14:textId="5BC6D6E0" w:rsidR="00E76643" w:rsidRPr="0048695D" w:rsidRDefault="00B542E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Сведения об НКО, содержащиеся в едином государственном реестре юридических лиц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3D49F" w14:textId="6BC95C35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ОМСУ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B0DF50" w14:textId="1D351463" w:rsidR="00E76643" w:rsidRPr="0048695D" w:rsidRDefault="00E76643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CE3C09" w:rsidRPr="0048695D">
              <w:rPr>
                <w:rFonts w:ascii="Times New Roman" w:hAnsi="Times New Roman"/>
                <w:sz w:val="28"/>
                <w:szCs w:val="28"/>
              </w:rPr>
              <w:t>или КЗ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73A3CD" w14:textId="4E0E6FBC" w:rsidR="00E76643" w:rsidRPr="0048695D" w:rsidRDefault="00E76643" w:rsidP="00B771E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FE1F8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643" w:rsidRPr="002B3F5A" w14:paraId="56A38AC8" w14:textId="77777777" w:rsidTr="00F833C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D5BD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DABC5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384ED" w14:textId="5B0FF804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ПС, ЭП, ФГИС ЕЦП НСПД, ЕПГУ, РПГУ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F4234" w14:textId="0EAA97BC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DB9104" w14:textId="418BB873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9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73546" w14:textId="77777777" w:rsidR="00E76643" w:rsidRPr="0048695D" w:rsidRDefault="00E76643" w:rsidP="00EA732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E52AF0" w14:textId="77777777" w:rsidR="0051684E" w:rsidRPr="002B3F5A" w:rsidRDefault="0051684E" w:rsidP="00B771EB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3266836" w14:textId="6556245D" w:rsidR="00E977D4" w:rsidRPr="002B3F5A" w:rsidRDefault="00B771EB" w:rsidP="00EA7321">
      <w:pPr>
        <w:widowControl w:val="0"/>
        <w:autoSpaceDE w:val="0"/>
        <w:autoSpaceDN w:val="0"/>
        <w:ind w:firstLine="0"/>
        <w:jc w:val="right"/>
        <w:outlineLvl w:val="2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Таблица № </w:t>
      </w:r>
      <w:r w:rsidR="00E977D4" w:rsidRPr="002B3F5A">
        <w:rPr>
          <w:rFonts w:ascii="Times New Roman" w:hAnsi="Times New Roman"/>
          <w:sz w:val="28"/>
          <w:szCs w:val="28"/>
        </w:rPr>
        <w:t>3</w:t>
      </w:r>
    </w:p>
    <w:p w14:paraId="2378DB8D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6E8B747B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ИСЧЕРПЫВАЮЩИЙ ПЕРЕЧЕНЬ</w:t>
      </w:r>
    </w:p>
    <w:p w14:paraId="2D9DDD2E" w14:textId="77777777" w:rsidR="00B771EB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ОСНОВА</w:t>
      </w:r>
      <w:r w:rsidR="00B771EB" w:rsidRPr="002B3F5A">
        <w:rPr>
          <w:rFonts w:ascii="Times New Roman" w:hAnsi="Times New Roman"/>
          <w:sz w:val="28"/>
          <w:szCs w:val="28"/>
        </w:rPr>
        <w:t>НИЙ ДЛЯ ОТКАЗА В ПРИЕМЕ ЗАПРОСА</w:t>
      </w:r>
    </w:p>
    <w:p w14:paraId="1F8A7E2F" w14:textId="77777777" w:rsidR="00B771EB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О ПРЕДОСТАВЛЕНИИ</w:t>
      </w:r>
      <w:r w:rsidR="00B771EB" w:rsidRPr="002B3F5A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14:paraId="377ACAC6" w14:textId="77777777" w:rsidR="00B771EB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И ДОКУМЕНТОВ, НЕОБХОДИМЫХ</w:t>
      </w:r>
      <w:r w:rsidR="00B771EB" w:rsidRPr="002B3F5A">
        <w:rPr>
          <w:rFonts w:ascii="Times New Roman" w:hAnsi="Times New Roman"/>
          <w:sz w:val="28"/>
          <w:szCs w:val="28"/>
        </w:rPr>
        <w:t xml:space="preserve"> ДЛЯ ПРЕДОСТАВЛЕНИЯ</w:t>
      </w:r>
    </w:p>
    <w:p w14:paraId="581EF355" w14:textId="7CC1EAFD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МУНИЦИПАЛЬНОЙ УСЛУГИ, ОСНОВАНИЙ</w:t>
      </w:r>
    </w:p>
    <w:p w14:paraId="7C73BF8F" w14:textId="77777777" w:rsidR="00B771EB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ДЛЯ</w:t>
      </w:r>
      <w:r w:rsidR="00B771EB" w:rsidRPr="002B3F5A">
        <w:rPr>
          <w:rFonts w:ascii="Times New Roman" w:hAnsi="Times New Roman"/>
          <w:sz w:val="28"/>
          <w:szCs w:val="28"/>
        </w:rPr>
        <w:t xml:space="preserve"> ПРИОСТАНОВЛЕНИЯ ПРЕДОСТАВЛЕНИЯ</w:t>
      </w:r>
    </w:p>
    <w:p w14:paraId="7F208FBA" w14:textId="77777777" w:rsidR="00B771EB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МУНИУЦИПАЛЬНОЙ УСЛУГИ</w:t>
      </w:r>
      <w:r w:rsidR="00B771EB" w:rsidRPr="002B3F5A">
        <w:rPr>
          <w:rFonts w:ascii="Times New Roman" w:hAnsi="Times New Roman"/>
          <w:sz w:val="28"/>
          <w:szCs w:val="28"/>
        </w:rPr>
        <w:t xml:space="preserve"> </w:t>
      </w:r>
      <w:r w:rsidRPr="002B3F5A">
        <w:rPr>
          <w:rFonts w:ascii="Times New Roman" w:hAnsi="Times New Roman"/>
          <w:sz w:val="28"/>
          <w:szCs w:val="28"/>
        </w:rPr>
        <w:t>И</w:t>
      </w:r>
      <w:r w:rsidR="00B771EB" w:rsidRPr="002B3F5A">
        <w:rPr>
          <w:rFonts w:ascii="Times New Roman" w:hAnsi="Times New Roman"/>
          <w:sz w:val="28"/>
          <w:szCs w:val="28"/>
        </w:rPr>
        <w:t>ЛИ ОТКАЗА</w:t>
      </w:r>
    </w:p>
    <w:p w14:paraId="16A24B10" w14:textId="185DCF52" w:rsidR="00E977D4" w:rsidRPr="002B3F5A" w:rsidRDefault="00B771EB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В ПРЕДОСТАВЛЕНИИ </w:t>
      </w:r>
      <w:r w:rsidR="00E977D4" w:rsidRPr="002B3F5A">
        <w:rPr>
          <w:rFonts w:ascii="Times New Roman" w:hAnsi="Times New Roman"/>
          <w:sz w:val="28"/>
          <w:szCs w:val="28"/>
        </w:rPr>
        <w:t>МУНИЦИПАЛЬНОЙ УСЛУГИ</w:t>
      </w:r>
    </w:p>
    <w:p w14:paraId="6B265643" w14:textId="77777777" w:rsidR="00E977D4" w:rsidRPr="002B3F5A" w:rsidRDefault="00E977D4" w:rsidP="00EA732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5939"/>
        <w:gridCol w:w="2835"/>
      </w:tblGrid>
      <w:tr w:rsidR="00B771EB" w:rsidRPr="002B3F5A" w14:paraId="5334FADF" w14:textId="77777777" w:rsidTr="00B771EB">
        <w:trPr>
          <w:trHeight w:hRule="exact" w:val="1030"/>
        </w:trPr>
        <w:tc>
          <w:tcPr>
            <w:tcW w:w="9351" w:type="dxa"/>
            <w:gridSpan w:val="3"/>
          </w:tcPr>
          <w:p w14:paraId="02961875" w14:textId="5FD7130A" w:rsidR="0051684E" w:rsidRPr="002B3F5A" w:rsidRDefault="0051684E" w:rsidP="00B771EB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>Исчерпывающий перечень оснований для отказа в приеме запроса о</w:t>
            </w:r>
            <w:r w:rsidR="00B771EB" w:rsidRPr="002B3F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>предоставлении муниципальной услуги и документов, необходимых для</w:t>
            </w:r>
            <w:r w:rsidR="00B771EB" w:rsidRPr="002B3F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>предоставления муниципальной услуги</w:t>
            </w:r>
          </w:p>
        </w:tc>
      </w:tr>
      <w:tr w:rsidR="00B771EB" w:rsidRPr="002B3F5A" w14:paraId="01D7DE00" w14:textId="77777777" w:rsidTr="00B771EB">
        <w:trPr>
          <w:trHeight w:hRule="exact" w:val="1143"/>
        </w:trPr>
        <w:tc>
          <w:tcPr>
            <w:tcW w:w="577" w:type="dxa"/>
          </w:tcPr>
          <w:p w14:paraId="328929F6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939" w:type="dxa"/>
          </w:tcPr>
          <w:p w14:paraId="531B90E4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Основания отказа</w:t>
            </w:r>
          </w:p>
        </w:tc>
        <w:tc>
          <w:tcPr>
            <w:tcW w:w="2835" w:type="dxa"/>
          </w:tcPr>
          <w:p w14:paraId="63926274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Идентификаторы категорий (признаков)заявителей</w:t>
            </w:r>
          </w:p>
        </w:tc>
      </w:tr>
      <w:tr w:rsidR="00B771EB" w:rsidRPr="002B3F5A" w14:paraId="062E7A66" w14:textId="77777777" w:rsidTr="00B771EB">
        <w:trPr>
          <w:trHeight w:hRule="exact" w:val="997"/>
        </w:trPr>
        <w:tc>
          <w:tcPr>
            <w:tcW w:w="577" w:type="dxa"/>
          </w:tcPr>
          <w:p w14:paraId="516C6204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939" w:type="dxa"/>
          </w:tcPr>
          <w:p w14:paraId="45F92040" w14:textId="3E3C5D87" w:rsidR="0051684E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Отказ заявителя (представителя заявителя) при личном обращении предъявить документ, удостоверяющий личность</w:t>
            </w:r>
          </w:p>
        </w:tc>
        <w:tc>
          <w:tcPr>
            <w:tcW w:w="2835" w:type="dxa"/>
          </w:tcPr>
          <w:p w14:paraId="01571E35" w14:textId="7C43B259" w:rsidR="0051684E" w:rsidRPr="002B3F5A" w:rsidRDefault="00D3668D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1662657C" w14:textId="77777777" w:rsidTr="009A6E76">
        <w:trPr>
          <w:trHeight w:hRule="exact" w:val="969"/>
        </w:trPr>
        <w:tc>
          <w:tcPr>
            <w:tcW w:w="577" w:type="dxa"/>
          </w:tcPr>
          <w:p w14:paraId="401A55CD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939" w:type="dxa"/>
          </w:tcPr>
          <w:p w14:paraId="4D5A6808" w14:textId="59E0D139" w:rsidR="0051684E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Не представление представителем заявителя документа, подтверждающего пол</w:t>
            </w:r>
            <w:r w:rsidR="009A6E76" w:rsidRPr="002B3F5A">
              <w:rPr>
                <w:rFonts w:ascii="Times New Roman" w:hAnsi="Times New Roman"/>
                <w:sz w:val="28"/>
                <w:szCs w:val="28"/>
              </w:rPr>
              <w:t>номочия представителя заявителя</w:t>
            </w:r>
          </w:p>
        </w:tc>
        <w:tc>
          <w:tcPr>
            <w:tcW w:w="2835" w:type="dxa"/>
          </w:tcPr>
          <w:p w14:paraId="2055CB3B" w14:textId="6700BED7" w:rsidR="0051684E" w:rsidRPr="002B3F5A" w:rsidRDefault="00D3668D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30D7CF3A" w14:textId="77777777" w:rsidTr="00B771EB">
        <w:trPr>
          <w:trHeight w:hRule="exact" w:val="734"/>
        </w:trPr>
        <w:tc>
          <w:tcPr>
            <w:tcW w:w="9351" w:type="dxa"/>
            <w:gridSpan w:val="3"/>
          </w:tcPr>
          <w:p w14:paraId="3CFFAB48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>Исчерпывающий перечень оснований для отказа в предоставлении</w:t>
            </w:r>
          </w:p>
          <w:p w14:paraId="375AC8D8" w14:textId="77777777" w:rsidR="0051684E" w:rsidRPr="002B3F5A" w:rsidRDefault="0051684E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муниципальной услуги</w:t>
            </w:r>
          </w:p>
        </w:tc>
      </w:tr>
      <w:tr w:rsidR="00B771EB" w:rsidRPr="002B3F5A" w14:paraId="0DF26811" w14:textId="77777777" w:rsidTr="009A6E76">
        <w:trPr>
          <w:trHeight w:hRule="exact" w:val="1060"/>
        </w:trPr>
        <w:tc>
          <w:tcPr>
            <w:tcW w:w="577" w:type="dxa"/>
          </w:tcPr>
          <w:p w14:paraId="6235A5DB" w14:textId="17607AA2" w:rsidR="0051684E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1</w:t>
            </w:r>
            <w:r w:rsidR="0051684E" w:rsidRPr="002B3F5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39" w:type="dxa"/>
          </w:tcPr>
          <w:p w14:paraId="3F28AED5" w14:textId="0A0C72F0" w:rsidR="0051684E" w:rsidRPr="002B3F5A" w:rsidRDefault="00B542E3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Непредставление документов, предусмотренных административным регламентом, либо их несоответствие установленным требованиям</w:t>
            </w:r>
          </w:p>
        </w:tc>
        <w:tc>
          <w:tcPr>
            <w:tcW w:w="2835" w:type="dxa"/>
          </w:tcPr>
          <w:p w14:paraId="16C7E6EA" w14:textId="5F1E6BC3" w:rsidR="0051684E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3A98A6EF" w14:textId="77777777" w:rsidTr="009A6E76">
        <w:trPr>
          <w:trHeight w:hRule="exact" w:val="1635"/>
        </w:trPr>
        <w:tc>
          <w:tcPr>
            <w:tcW w:w="577" w:type="dxa"/>
          </w:tcPr>
          <w:p w14:paraId="278F0B7A" w14:textId="114A8F1C" w:rsidR="0051684E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2</w:t>
            </w:r>
            <w:r w:rsidR="0051684E" w:rsidRPr="002B3F5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39" w:type="dxa"/>
          </w:tcPr>
          <w:p w14:paraId="6E67F26B" w14:textId="272409F9" w:rsidR="0051684E" w:rsidRPr="002B3F5A" w:rsidRDefault="00871E1A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Заявление подано или направлено лицом, которое в соответствии с земельным законодательством не имеет права на приобретение в собственность бесплатно земельного участка</w:t>
            </w:r>
          </w:p>
        </w:tc>
        <w:tc>
          <w:tcPr>
            <w:tcW w:w="2835" w:type="dxa"/>
          </w:tcPr>
          <w:p w14:paraId="24CBD434" w14:textId="3F68CEDE" w:rsidR="0051684E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40A51B83" w14:textId="77777777" w:rsidTr="00B771EB">
        <w:trPr>
          <w:trHeight w:hRule="exact" w:val="993"/>
        </w:trPr>
        <w:tc>
          <w:tcPr>
            <w:tcW w:w="577" w:type="dxa"/>
          </w:tcPr>
          <w:p w14:paraId="0D48E2B6" w14:textId="45274A2A" w:rsidR="0051684E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3</w:t>
            </w:r>
            <w:r w:rsidR="0051684E" w:rsidRPr="002B3F5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39" w:type="dxa"/>
          </w:tcPr>
          <w:p w14:paraId="402E2953" w14:textId="4E735218" w:rsidR="0051684E" w:rsidRPr="002B3F5A" w:rsidRDefault="00B542E3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Запрет на предоставление земельного участка в частную собственность, установленный федеральным законом</w:t>
            </w:r>
          </w:p>
        </w:tc>
        <w:tc>
          <w:tcPr>
            <w:tcW w:w="2835" w:type="dxa"/>
          </w:tcPr>
          <w:p w14:paraId="45F41A63" w14:textId="645D7FDD" w:rsidR="0051684E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3273FE87" w14:textId="77777777" w:rsidTr="009A6E76">
        <w:trPr>
          <w:trHeight w:hRule="exact" w:val="4546"/>
        </w:trPr>
        <w:tc>
          <w:tcPr>
            <w:tcW w:w="577" w:type="dxa"/>
          </w:tcPr>
          <w:p w14:paraId="02937B2D" w14:textId="35239D52" w:rsidR="00B542E3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939" w:type="dxa"/>
          </w:tcPr>
          <w:p w14:paraId="6EE91B5A" w14:textId="5F55D050" w:rsidR="00B542E3" w:rsidRPr="002B3F5A" w:rsidRDefault="00B542E3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</w:t>
            </w:r>
          </w:p>
        </w:tc>
        <w:tc>
          <w:tcPr>
            <w:tcW w:w="2835" w:type="dxa"/>
          </w:tcPr>
          <w:p w14:paraId="7FCB39C4" w14:textId="4959587A" w:rsidR="00B542E3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1EB0516C" w14:textId="77777777" w:rsidTr="009A6E76">
        <w:trPr>
          <w:trHeight w:hRule="exact" w:val="2682"/>
        </w:trPr>
        <w:tc>
          <w:tcPr>
            <w:tcW w:w="577" w:type="dxa"/>
          </w:tcPr>
          <w:p w14:paraId="1DAC831F" w14:textId="5529F03A" w:rsidR="00B542E3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939" w:type="dxa"/>
          </w:tcPr>
          <w:p w14:paraId="7E2EEFBC" w14:textId="1CED5376" w:rsidR="00B542E3" w:rsidRPr="002B3F5A" w:rsidRDefault="00B542E3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Земельный участок не предоставлен до дня вступления в силу Федерального закона от 25.10.2001 № 137-ФЗ «О введении в действие Земельного кодекса РФ» на каком-либо праве в пользование или владение садоводческому, огородническому или дачному некоммерческому объединению граждан или организации, при которой создавалось такое товарищество</w:t>
            </w:r>
          </w:p>
        </w:tc>
        <w:tc>
          <w:tcPr>
            <w:tcW w:w="2835" w:type="dxa"/>
          </w:tcPr>
          <w:p w14:paraId="69AFF754" w14:textId="2389A9F7" w:rsidR="00B542E3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  <w:tr w:rsidR="00B771EB" w:rsidRPr="002B3F5A" w14:paraId="3FFBC8AD" w14:textId="77777777" w:rsidTr="009A6E76">
        <w:trPr>
          <w:trHeight w:hRule="exact" w:val="1977"/>
        </w:trPr>
        <w:tc>
          <w:tcPr>
            <w:tcW w:w="577" w:type="dxa"/>
          </w:tcPr>
          <w:p w14:paraId="37533BC5" w14:textId="0CACDF81" w:rsidR="00B542E3" w:rsidRPr="002B3F5A" w:rsidRDefault="00B542E3" w:rsidP="00EA7321">
            <w:pPr>
              <w:widowControl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939" w:type="dxa"/>
          </w:tcPr>
          <w:p w14:paraId="0F28B861" w14:textId="13C6EDD3" w:rsidR="00B542E3" w:rsidRPr="002B3F5A" w:rsidRDefault="00B542E3" w:rsidP="00EA7321">
            <w:pPr>
              <w:widowControl w:val="0"/>
              <w:tabs>
                <w:tab w:val="left" w:leader="underscore" w:pos="4488"/>
              </w:tabs>
              <w:ind w:firstLine="0"/>
              <w:jc w:val="left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2B3F5A">
              <w:rPr>
                <w:rFonts w:ascii="Times New Roman" w:hAnsi="Times New Roman"/>
                <w:sz w:val="28"/>
                <w:szCs w:val="28"/>
                <w:lang w:bidi="ru-RU"/>
              </w:rPr>
              <w:t>Наличие предусмотренных законодательством Российской Федерации, законодательством Сахалинской области или муниципальными правовыми актами ограничений для предоставления испрашиваемого земельного участка в собственность</w:t>
            </w:r>
          </w:p>
        </w:tc>
        <w:tc>
          <w:tcPr>
            <w:tcW w:w="2835" w:type="dxa"/>
          </w:tcPr>
          <w:p w14:paraId="2836237A" w14:textId="7D3FEDE3" w:rsidR="00B542E3" w:rsidRPr="002B3F5A" w:rsidRDefault="00B542E3" w:rsidP="00EA7321">
            <w:pPr>
              <w:widowControl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ФЛ, ПЗ</w:t>
            </w:r>
          </w:p>
        </w:tc>
      </w:tr>
    </w:tbl>
    <w:p w14:paraId="13DEC457" w14:textId="70BF35FE" w:rsidR="003C7886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C7886" w:rsidRPr="002B3F5A">
        <w:rPr>
          <w:rFonts w:ascii="Times New Roman" w:hAnsi="Times New Roman"/>
          <w:sz w:val="28"/>
          <w:szCs w:val="28"/>
        </w:rPr>
        <w:t>3</w:t>
      </w:r>
    </w:p>
    <w:p w14:paraId="64E00A15" w14:textId="77777777" w:rsidR="00B771EB" w:rsidRPr="002B3F5A" w:rsidRDefault="00B771EB" w:rsidP="0048695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1EFA55E" w14:textId="77777777" w:rsidR="00B771EB" w:rsidRPr="002B3F5A" w:rsidRDefault="00B771EB" w:rsidP="0048695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61A7C38A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</w:t>
      </w:r>
      <w:r w:rsidRPr="002B3F5A">
        <w:rPr>
          <w:rFonts w:ascii="Times New Roman" w:hAnsi="Times New Roman"/>
          <w:bCs/>
          <w:sz w:val="28"/>
          <w:szCs w:val="28"/>
        </w:rPr>
        <w:t>Предоставление членам некоммерческих</w:t>
      </w:r>
    </w:p>
    <w:p w14:paraId="7C056E68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организаций садового или огородного</w:t>
      </w:r>
    </w:p>
    <w:p w14:paraId="7769847D" w14:textId="77777777" w:rsidR="00B771EB" w:rsidRPr="002B3F5A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земельного участка без проведения торгов</w:t>
      </w:r>
    </w:p>
    <w:p w14:paraId="3B1AF666" w14:textId="22E92746" w:rsidR="001D7F25" w:rsidRDefault="00B771EB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в собственность бесплатно</w:t>
      </w:r>
      <w:r w:rsidRPr="002B3F5A">
        <w:rPr>
          <w:rFonts w:ascii="Times New Roman" w:hAnsi="Times New Roman"/>
          <w:sz w:val="28"/>
          <w:szCs w:val="28"/>
        </w:rPr>
        <w:t>»</w:t>
      </w:r>
      <w:r w:rsidR="0048695D">
        <w:rPr>
          <w:rFonts w:ascii="Times New Roman" w:hAnsi="Times New Roman"/>
          <w:sz w:val="28"/>
          <w:szCs w:val="28"/>
        </w:rPr>
        <w:t>,</w:t>
      </w:r>
    </w:p>
    <w:p w14:paraId="3A5E06A4" w14:textId="77777777" w:rsidR="0048695D" w:rsidRPr="002B3F5A" w:rsidRDefault="0048695D" w:rsidP="0048695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утвержденному постановлением мэра муниципального образования </w:t>
      </w:r>
      <w:r>
        <w:rPr>
          <w:rFonts w:ascii="Times New Roman" w:hAnsi="Times New Roman"/>
          <w:sz w:val="28"/>
          <w:szCs w:val="28"/>
        </w:rPr>
        <w:br/>
        <w:t xml:space="preserve">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br/>
        <w:t>от</w:t>
      </w:r>
    </w:p>
    <w:p w14:paraId="6005796B" w14:textId="0F026315" w:rsidR="0051684E" w:rsidRPr="002B3F5A" w:rsidRDefault="0051684E" w:rsidP="00EA732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Форма 1</w:t>
      </w:r>
    </w:p>
    <w:p w14:paraId="0947D0E6" w14:textId="77777777" w:rsidR="00B771EB" w:rsidRPr="002B3F5A" w:rsidRDefault="00B771EB" w:rsidP="00EA7321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</w:p>
    <w:p w14:paraId="085006BA" w14:textId="77777777" w:rsidR="00B771EB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9" w:name="_Hlk226456944"/>
      <w:r w:rsidRPr="002B3F5A">
        <w:rPr>
          <w:rFonts w:ascii="Times New Roman" w:hAnsi="Times New Roman" w:cs="Times New Roman"/>
          <w:sz w:val="28"/>
          <w:szCs w:val="28"/>
        </w:rPr>
        <w:t>Председателю</w:t>
      </w:r>
      <w:r w:rsidR="00B771EB" w:rsidRPr="002B3F5A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14:paraId="0637B3A4" w14:textId="77777777" w:rsidR="00B771EB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по управлению муниципальным имуществом</w:t>
      </w:r>
    </w:p>
    <w:p w14:paraId="134290D7" w14:textId="21F342EE" w:rsidR="001D7F25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BBF009C" w14:textId="77777777" w:rsidR="00B771EB" w:rsidRPr="002B3F5A" w:rsidRDefault="00B771EB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7BBB4638" w14:textId="69874C6B" w:rsidR="001D7F25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A81C26F" w14:textId="068B8682" w:rsidR="001D7F25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3F0D1256" w14:textId="77777777" w:rsidR="001D7F25" w:rsidRPr="002B3F5A" w:rsidRDefault="001D7F25" w:rsidP="00EA73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77914D7C" w14:textId="40E77A3E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bookmarkStart w:id="20" w:name="Par773"/>
      <w:bookmarkEnd w:id="20"/>
      <w:r w:rsidRPr="002B3F5A">
        <w:rPr>
          <w:rFonts w:ascii="Times New Roman" w:hAnsi="Times New Roman"/>
          <w:sz w:val="28"/>
          <w:szCs w:val="28"/>
        </w:rPr>
        <w:t>Физическое лицо:</w:t>
      </w:r>
    </w:p>
    <w:p w14:paraId="1C56826A" w14:textId="4EFA7D4C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фамилия, имя, отчество (при </w:t>
      </w:r>
      <w:r w:rsidR="00B771EB" w:rsidRPr="002B3F5A">
        <w:rPr>
          <w:rFonts w:ascii="Times New Roman" w:hAnsi="Times New Roman"/>
          <w:sz w:val="28"/>
          <w:szCs w:val="28"/>
        </w:rPr>
        <w:t xml:space="preserve">наличии) </w:t>
      </w:r>
    </w:p>
    <w:p w14:paraId="3DD5D36E" w14:textId="3BAB2A94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</w:t>
      </w:r>
      <w:r w:rsidR="00B771EB" w:rsidRPr="002B3F5A">
        <w:rPr>
          <w:rFonts w:ascii="Times New Roman" w:hAnsi="Times New Roman"/>
          <w:sz w:val="28"/>
          <w:szCs w:val="28"/>
        </w:rPr>
        <w:t>____________________________</w:t>
      </w:r>
    </w:p>
    <w:p w14:paraId="4F1D0245" w14:textId="50CD73BF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место житель</w:t>
      </w:r>
      <w:r w:rsidR="00B771EB" w:rsidRPr="002B3F5A">
        <w:rPr>
          <w:rFonts w:ascii="Times New Roman" w:hAnsi="Times New Roman"/>
          <w:sz w:val="28"/>
          <w:szCs w:val="28"/>
        </w:rPr>
        <w:t>ства _________________________</w:t>
      </w:r>
    </w:p>
    <w:p w14:paraId="26ECECB5" w14:textId="494DA2E1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</w:t>
      </w:r>
      <w:r w:rsidR="00B771EB" w:rsidRPr="002B3F5A">
        <w:rPr>
          <w:rFonts w:ascii="Times New Roman" w:hAnsi="Times New Roman"/>
          <w:sz w:val="28"/>
          <w:szCs w:val="28"/>
        </w:rPr>
        <w:t>____________________________</w:t>
      </w:r>
    </w:p>
    <w:p w14:paraId="6A4194D9" w14:textId="69227DC8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документ, уд</w:t>
      </w:r>
      <w:r w:rsidR="00B771EB" w:rsidRPr="002B3F5A">
        <w:rPr>
          <w:rFonts w:ascii="Times New Roman" w:hAnsi="Times New Roman"/>
          <w:sz w:val="28"/>
          <w:szCs w:val="28"/>
        </w:rPr>
        <w:t>остоверяющий личность________</w:t>
      </w:r>
    </w:p>
    <w:p w14:paraId="70F83267" w14:textId="0EC00F94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</w:t>
      </w:r>
      <w:r w:rsidR="00B771EB" w:rsidRPr="002B3F5A">
        <w:rPr>
          <w:rFonts w:ascii="Times New Roman" w:hAnsi="Times New Roman"/>
          <w:sz w:val="28"/>
          <w:szCs w:val="28"/>
        </w:rPr>
        <w:t>________</w:t>
      </w:r>
    </w:p>
    <w:p w14:paraId="7CB296FF" w14:textId="359916C5" w:rsidR="0051684E" w:rsidRPr="002B3F5A" w:rsidRDefault="0051684E" w:rsidP="00B771EB">
      <w:pPr>
        <w:widowControl w:val="0"/>
        <w:autoSpaceDE w:val="0"/>
        <w:autoSpaceDN w:val="0"/>
        <w:ind w:left="3686" w:firstLine="0"/>
        <w:jc w:val="center"/>
        <w:rPr>
          <w:rFonts w:ascii="Times New Roman" w:hAnsi="Times New Roman"/>
        </w:rPr>
      </w:pPr>
      <w:r w:rsidRPr="002B3F5A">
        <w:rPr>
          <w:rFonts w:ascii="Times New Roman" w:hAnsi="Times New Roman"/>
        </w:rPr>
        <w:t>(с</w:t>
      </w:r>
      <w:r w:rsidR="00B771EB" w:rsidRPr="002B3F5A">
        <w:rPr>
          <w:rFonts w:ascii="Times New Roman" w:hAnsi="Times New Roman"/>
        </w:rPr>
        <w:t>ерия, номер, кем и когда выдан)</w:t>
      </w:r>
    </w:p>
    <w:p w14:paraId="6A579EF5" w14:textId="74AFEBB3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почтовый адр</w:t>
      </w:r>
      <w:r w:rsidR="00B771EB" w:rsidRPr="002B3F5A">
        <w:rPr>
          <w:rFonts w:ascii="Times New Roman" w:hAnsi="Times New Roman"/>
          <w:sz w:val="28"/>
          <w:szCs w:val="28"/>
        </w:rPr>
        <w:t>ес __________________________</w:t>
      </w:r>
    </w:p>
    <w:p w14:paraId="5307FE34" w14:textId="3D915DC1" w:rsidR="00B771EB" w:rsidRPr="002B3F5A" w:rsidRDefault="00B771EB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</w:t>
      </w:r>
    </w:p>
    <w:p w14:paraId="3E7A139E" w14:textId="4077E7E4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адрес электр</w:t>
      </w:r>
      <w:r w:rsidR="00B771EB" w:rsidRPr="002B3F5A">
        <w:rPr>
          <w:rFonts w:ascii="Times New Roman" w:hAnsi="Times New Roman"/>
          <w:sz w:val="28"/>
          <w:szCs w:val="28"/>
        </w:rPr>
        <w:t>онной почты __________________</w:t>
      </w:r>
    </w:p>
    <w:p w14:paraId="6C4F5C7A" w14:textId="64208C38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номер телефо</w:t>
      </w:r>
      <w:r w:rsidR="00B771EB" w:rsidRPr="002B3F5A">
        <w:rPr>
          <w:rFonts w:ascii="Times New Roman" w:hAnsi="Times New Roman"/>
          <w:sz w:val="28"/>
          <w:szCs w:val="28"/>
        </w:rPr>
        <w:t>на __________________________</w:t>
      </w:r>
    </w:p>
    <w:p w14:paraId="3B9BAA7C" w14:textId="77777777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</w:p>
    <w:p w14:paraId="0B20AAE9" w14:textId="234AC972" w:rsidR="0051684E" w:rsidRPr="002B3F5A" w:rsidRDefault="00F833C1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1684E" w:rsidRPr="002B3F5A">
        <w:rPr>
          <w:rFonts w:ascii="Times New Roman" w:hAnsi="Times New Roman"/>
          <w:sz w:val="28"/>
          <w:szCs w:val="28"/>
        </w:rPr>
        <w:t>редставитель заявителя:</w:t>
      </w:r>
    </w:p>
    <w:p w14:paraId="7F4951CE" w14:textId="5DD1ABFF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 xml:space="preserve">фамилия, имя, отчество (при </w:t>
      </w:r>
      <w:r w:rsidR="00D3668D" w:rsidRPr="002B3F5A">
        <w:rPr>
          <w:rFonts w:ascii="Times New Roman" w:hAnsi="Times New Roman"/>
          <w:sz w:val="28"/>
          <w:szCs w:val="28"/>
        </w:rPr>
        <w:t>наличии) _</w:t>
      </w:r>
      <w:r w:rsidR="00B771EB" w:rsidRPr="002B3F5A">
        <w:rPr>
          <w:rFonts w:ascii="Times New Roman" w:hAnsi="Times New Roman"/>
          <w:sz w:val="28"/>
          <w:szCs w:val="28"/>
        </w:rPr>
        <w:t>______</w:t>
      </w:r>
    </w:p>
    <w:p w14:paraId="3AD44FA3" w14:textId="39A880D6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</w:t>
      </w:r>
      <w:r w:rsidR="00B771EB" w:rsidRPr="002B3F5A">
        <w:rPr>
          <w:rFonts w:ascii="Times New Roman" w:hAnsi="Times New Roman"/>
          <w:sz w:val="28"/>
          <w:szCs w:val="28"/>
        </w:rPr>
        <w:t>____________________________</w:t>
      </w:r>
    </w:p>
    <w:p w14:paraId="7DFFE72B" w14:textId="4FAE9AE2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документ, по</w:t>
      </w:r>
      <w:r w:rsidR="00B771EB" w:rsidRPr="002B3F5A">
        <w:rPr>
          <w:rFonts w:ascii="Times New Roman" w:hAnsi="Times New Roman"/>
          <w:sz w:val="28"/>
          <w:szCs w:val="28"/>
        </w:rPr>
        <w:t>дтверждающий полномочия _____</w:t>
      </w:r>
    </w:p>
    <w:p w14:paraId="5D545D59" w14:textId="7E70CA1D" w:rsidR="0051684E" w:rsidRPr="002B3F5A" w:rsidRDefault="0051684E" w:rsidP="00B771EB">
      <w:pPr>
        <w:widowControl w:val="0"/>
        <w:autoSpaceDE w:val="0"/>
        <w:autoSpaceDN w:val="0"/>
        <w:ind w:left="3686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</w:t>
      </w:r>
      <w:r w:rsidR="00B771EB" w:rsidRPr="002B3F5A">
        <w:rPr>
          <w:rFonts w:ascii="Times New Roman" w:hAnsi="Times New Roman"/>
          <w:sz w:val="28"/>
          <w:szCs w:val="28"/>
        </w:rPr>
        <w:t>____________________________</w:t>
      </w:r>
    </w:p>
    <w:p w14:paraId="088DFB93" w14:textId="77777777" w:rsidR="0051684E" w:rsidRPr="002B3F5A" w:rsidRDefault="0051684E" w:rsidP="00B771EB">
      <w:pPr>
        <w:widowControl w:val="0"/>
        <w:autoSpaceDE w:val="0"/>
        <w:autoSpaceDN w:val="0"/>
        <w:ind w:left="3686" w:firstLine="0"/>
        <w:jc w:val="center"/>
        <w:rPr>
          <w:rFonts w:ascii="Times New Roman" w:hAnsi="Times New Roman"/>
        </w:rPr>
      </w:pPr>
      <w:r w:rsidRPr="002B3F5A">
        <w:rPr>
          <w:rFonts w:ascii="Times New Roman" w:hAnsi="Times New Roman"/>
        </w:rPr>
        <w:t xml:space="preserve">(серия, номер, кем и когда выдан) </w:t>
      </w:r>
    </w:p>
    <w:bookmarkEnd w:id="19"/>
    <w:p w14:paraId="49F8DA84" w14:textId="77777777" w:rsidR="0051684E" w:rsidRPr="002B3F5A" w:rsidRDefault="0051684E" w:rsidP="009A6E76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AE3E8EB" w14:textId="77777777" w:rsidR="0051684E" w:rsidRPr="002B3F5A" w:rsidRDefault="0051684E" w:rsidP="009A6E76">
      <w:pPr>
        <w:widowControl w:val="0"/>
        <w:autoSpaceDE w:val="0"/>
        <w:autoSpaceDN w:val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7DAF8B69" w14:textId="77777777" w:rsidR="00B771EB" w:rsidRPr="002B3F5A" w:rsidRDefault="00B771EB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21" w:name="P622"/>
      <w:bookmarkEnd w:id="21"/>
      <w:r w:rsidRPr="002B3F5A">
        <w:rPr>
          <w:rFonts w:ascii="Times New Roman" w:eastAsia="Calibri" w:hAnsi="Times New Roman"/>
          <w:sz w:val="28"/>
          <w:szCs w:val="28"/>
          <w:lang w:eastAsia="en-US"/>
        </w:rPr>
        <w:t>Заявление</w:t>
      </w:r>
    </w:p>
    <w:p w14:paraId="45BCEB82" w14:textId="77777777" w:rsidR="00B771EB" w:rsidRPr="002B3F5A" w:rsidRDefault="00B542E3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о предоставлен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ии земельного участка бесплатно</w:t>
      </w:r>
    </w:p>
    <w:p w14:paraId="4D4D733B" w14:textId="07EA4F91" w:rsidR="00B542E3" w:rsidRPr="002B3F5A" w:rsidRDefault="00B542E3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в собственность члену садоводческих, огороднических объединений</w:t>
      </w:r>
    </w:p>
    <w:p w14:paraId="53B2A82B" w14:textId="77777777" w:rsidR="00B771EB" w:rsidRPr="002B3F5A" w:rsidRDefault="00B771EB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2F4A7128" w14:textId="37A798B9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От__________________________________________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14:paraId="55E3D363" w14:textId="2C26E6D5" w:rsidR="00B542E3" w:rsidRPr="002B3F5A" w:rsidRDefault="00B542E3" w:rsidP="00B771EB">
      <w:pPr>
        <w:ind w:firstLine="0"/>
        <w:contextualSpacing/>
        <w:jc w:val="center"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>(Ф.И.О. физического лица полностью)</w:t>
      </w:r>
    </w:p>
    <w:p w14:paraId="20315E39" w14:textId="45670E09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14:paraId="20F881B5" w14:textId="3369E8B5" w:rsidR="00B542E3" w:rsidRPr="002B3F5A" w:rsidRDefault="00B542E3" w:rsidP="00B771EB">
      <w:pPr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 xml:space="preserve">(документ, удостоверяющий личность физического лица - серия, номер, кем и когда выдан, код подразделения)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14:paraId="7894BDCA" w14:textId="0ECB8BF6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Место постоянного проживания (регистрация по месту жительства) физического лица: ____________________________________________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</w:t>
      </w:r>
    </w:p>
    <w:p w14:paraId="637C587B" w14:textId="6B0429F8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14:paraId="345B5966" w14:textId="26201AE6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почтовый адрес, контактный телефон 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</w:t>
      </w:r>
    </w:p>
    <w:p w14:paraId="2F817B6B" w14:textId="26C1F781" w:rsidR="00B542E3" w:rsidRPr="002B3F5A" w:rsidRDefault="00B771EB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</w:t>
      </w:r>
    </w:p>
    <w:p w14:paraId="156877CA" w14:textId="430B3B04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В лице______________________________________</w:t>
      </w:r>
      <w:r w:rsidR="00B771EB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</w:t>
      </w:r>
    </w:p>
    <w:p w14:paraId="63C83189" w14:textId="77777777" w:rsidR="00B542E3" w:rsidRPr="002B3F5A" w:rsidRDefault="00B542E3" w:rsidP="00B771EB">
      <w:pPr>
        <w:ind w:firstLine="0"/>
        <w:contextualSpacing/>
        <w:jc w:val="center"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>(Ф.И.О. представителя полностью)</w:t>
      </w:r>
    </w:p>
    <w:p w14:paraId="63662AB0" w14:textId="553D31FE" w:rsidR="0088413E" w:rsidRPr="002B3F5A" w:rsidRDefault="0088413E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паспорт серии _________ № ____________</w:t>
      </w:r>
      <w:r w:rsidR="00B542E3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код подраз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деления ____________</w:t>
      </w:r>
    </w:p>
    <w:p w14:paraId="59B0689C" w14:textId="3B25FEF3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</w:t>
      </w:r>
    </w:p>
    <w:p w14:paraId="5FAA14DE" w14:textId="77777777" w:rsidR="00B542E3" w:rsidRPr="00F833C1" w:rsidRDefault="00B542E3" w:rsidP="0088413E">
      <w:pPr>
        <w:ind w:firstLine="0"/>
        <w:contextualSpacing/>
        <w:jc w:val="center"/>
        <w:rPr>
          <w:rFonts w:ascii="Times New Roman" w:eastAsia="Calibri" w:hAnsi="Times New Roman"/>
          <w:lang w:eastAsia="en-US"/>
        </w:rPr>
      </w:pPr>
      <w:r w:rsidRPr="00F833C1">
        <w:rPr>
          <w:rFonts w:ascii="Times New Roman" w:eastAsia="Calibri" w:hAnsi="Times New Roman"/>
          <w:lang w:eastAsia="en-US"/>
        </w:rPr>
        <w:t>(иной документ, удостоверяющий личность)</w:t>
      </w:r>
    </w:p>
    <w:p w14:paraId="6E4B93F0" w14:textId="2A1FF72C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выдан «____»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______________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14:paraId="647761D6" w14:textId="013C14A3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место жительства, контактный телефон__________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</w:p>
    <w:p w14:paraId="52F12E20" w14:textId="4CB411EF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</w:p>
    <w:p w14:paraId="0983643C" w14:textId="0BF9C150" w:rsidR="00B542E3" w:rsidRPr="00F833C1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являющегося членом_________________________________________________________</w:t>
      </w:r>
      <w:r w:rsidR="002B3F5A" w:rsidRPr="00F833C1">
        <w:rPr>
          <w:rFonts w:ascii="Times New Roman" w:eastAsia="Calibri" w:hAnsi="Times New Roman"/>
          <w:sz w:val="28"/>
          <w:szCs w:val="28"/>
          <w:lang w:eastAsia="en-US"/>
        </w:rPr>
        <w:t>___</w:t>
      </w:r>
    </w:p>
    <w:p w14:paraId="10A906C6" w14:textId="77777777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наименование некоммерческого объединения</w:t>
      </w:r>
    </w:p>
    <w:p w14:paraId="1E28A4A7" w14:textId="727824E9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Прошу предоставить мне бесплатно в собственность земельный участок площадью ___________________________________________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14:paraId="18414A07" w14:textId="0CEFCBE5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расположенный на землях, составляющих территор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>ию____________________</w:t>
      </w:r>
    </w:p>
    <w:p w14:paraId="1BC19A3B" w14:textId="1EA25903" w:rsidR="00B542E3" w:rsidRPr="00F833C1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</w:t>
      </w:r>
    </w:p>
    <w:p w14:paraId="6D4678F0" w14:textId="77777777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наименование некоммерческого объединения</w:t>
      </w:r>
    </w:p>
    <w:p w14:paraId="668001F1" w14:textId="1015F17C" w:rsidR="0088413E" w:rsidRPr="002B3F5A" w:rsidRDefault="0088413E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4ED58E39" w14:textId="71BE0E79" w:rsidR="0088413E" w:rsidRPr="002B3F5A" w:rsidRDefault="0088413E" w:rsidP="0088413E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Результат предоставления услуги прошу:</w:t>
      </w:r>
    </w:p>
    <w:p w14:paraId="5AB94196" w14:textId="77777777" w:rsidR="0088413E" w:rsidRPr="002B3F5A" w:rsidRDefault="0088413E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5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2"/>
        <w:gridCol w:w="859"/>
      </w:tblGrid>
      <w:tr w:rsidR="0088413E" w:rsidRPr="002B3F5A" w14:paraId="2DB235AF" w14:textId="77777777" w:rsidTr="0088413E">
        <w:trPr>
          <w:trHeight w:hRule="exact" w:val="701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A569B" w14:textId="77777777" w:rsidR="0088413E" w:rsidRPr="002B3F5A" w:rsidRDefault="0088413E" w:rsidP="0088413E">
            <w:pPr>
              <w:ind w:left="142" w:hanging="1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color w:val="000000"/>
                <w:sz w:val="28"/>
                <w:szCs w:val="28"/>
                <w:lang w:bidi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95FF0" w14:textId="77777777" w:rsidR="0088413E" w:rsidRPr="002B3F5A" w:rsidRDefault="0088413E" w:rsidP="0088413E">
            <w:pPr>
              <w:ind w:left="142" w:firstLine="14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88413E" w:rsidRPr="002B3F5A" w14:paraId="6A58759D" w14:textId="77777777" w:rsidTr="0088413E">
        <w:trPr>
          <w:trHeight w:hRule="exact" w:val="1022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23698" w14:textId="77777777" w:rsidR="0088413E" w:rsidRPr="002B3F5A" w:rsidRDefault="0088413E" w:rsidP="0088413E">
            <w:pPr>
              <w:ind w:left="142" w:hanging="1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color w:val="000000"/>
                <w:sz w:val="28"/>
                <w:szCs w:val="28"/>
                <w:lang w:bidi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расположенном по адресу: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52BA7" w14:textId="77777777" w:rsidR="0088413E" w:rsidRPr="002B3F5A" w:rsidRDefault="0088413E" w:rsidP="0088413E">
            <w:pPr>
              <w:ind w:left="142" w:firstLine="14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88413E" w:rsidRPr="002B3F5A" w14:paraId="0A51EE61" w14:textId="77777777" w:rsidTr="0088413E">
        <w:trPr>
          <w:trHeight w:hRule="exact" w:val="706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500F8" w14:textId="77777777" w:rsidR="0088413E" w:rsidRPr="002B3F5A" w:rsidRDefault="0088413E" w:rsidP="0088413E">
            <w:pPr>
              <w:ind w:left="142"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color w:val="000000"/>
                <w:sz w:val="28"/>
                <w:szCs w:val="28"/>
                <w:lang w:bidi="ru-RU"/>
              </w:rPr>
              <w:t>направить на бумажном носителе на почтовый адрес: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30A60" w14:textId="77777777" w:rsidR="0088413E" w:rsidRPr="002B3F5A" w:rsidRDefault="0088413E" w:rsidP="0088413E">
            <w:pPr>
              <w:ind w:left="142" w:firstLine="14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88413E" w:rsidRPr="002B3F5A" w14:paraId="268EF8B5" w14:textId="77777777" w:rsidTr="0088413E">
        <w:trPr>
          <w:trHeight w:hRule="exact" w:val="547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2A921" w14:textId="77777777" w:rsidR="0088413E" w:rsidRPr="002B3F5A" w:rsidRDefault="0088413E" w:rsidP="0088413E">
            <w:pPr>
              <w:ind w:left="142" w:hanging="1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14:paraId="04DD0562" w14:textId="77777777" w:rsidR="00B542E3" w:rsidRPr="002B3F5A" w:rsidRDefault="00B542E3" w:rsidP="00EA7321">
      <w:pPr>
        <w:widowControl w:val="0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2E243E58" w14:textId="41A3128F" w:rsidR="00B542E3" w:rsidRPr="002B3F5A" w:rsidRDefault="00B542E3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</w:t>
      </w:r>
      <w:r w:rsidR="0088413E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/ ____________________________________________</w:t>
      </w:r>
    </w:p>
    <w:p w14:paraId="3F788338" w14:textId="4CBB1F0D" w:rsidR="00B542E3" w:rsidRPr="002B3F5A" w:rsidRDefault="0088413E" w:rsidP="009A6E76">
      <w:pPr>
        <w:spacing w:after="240"/>
        <w:ind w:left="142"/>
        <w:contextualSpacing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 xml:space="preserve">(подпись) / </w:t>
      </w:r>
      <w:r w:rsidR="00B542E3" w:rsidRPr="002B3F5A">
        <w:rPr>
          <w:rFonts w:ascii="Times New Roman" w:eastAsia="Calibri" w:hAnsi="Times New Roman"/>
          <w:lang w:eastAsia="en-US"/>
        </w:rPr>
        <w:t>(фамилия, имя, отчество (последнее - при наличии)</w:t>
      </w:r>
    </w:p>
    <w:p w14:paraId="099AC610" w14:textId="77777777" w:rsidR="009A6E76" w:rsidRPr="002B3F5A" w:rsidRDefault="009A6E76" w:rsidP="009A6E76">
      <w:pPr>
        <w:spacing w:after="240"/>
        <w:ind w:left="142"/>
        <w:contextualSpacing/>
        <w:rPr>
          <w:rFonts w:ascii="Times New Roman" w:eastAsia="Calibri" w:hAnsi="Times New Roman"/>
          <w:lang w:eastAsia="en-US"/>
        </w:rPr>
      </w:pPr>
    </w:p>
    <w:p w14:paraId="4F378EA1" w14:textId="3FD8115C" w:rsidR="00D3668D" w:rsidRPr="002B3F5A" w:rsidRDefault="00F833C1" w:rsidP="009A6E76">
      <w:pPr>
        <w:widowControl w:val="0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Дата </w:t>
      </w:r>
      <w:r w:rsidR="00B542E3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</w:t>
      </w:r>
      <w:r w:rsidR="00B542E3" w:rsidRPr="002B3F5A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p w14:paraId="70B8103E" w14:textId="74EA0BAE" w:rsidR="0088413E" w:rsidRPr="002B3F5A" w:rsidRDefault="004673BD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14:paraId="60541840" w14:textId="77777777" w:rsidR="0088413E" w:rsidRPr="002B3F5A" w:rsidRDefault="0088413E" w:rsidP="004673B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153347AA" w14:textId="77777777" w:rsidR="0088413E" w:rsidRPr="002B3F5A" w:rsidRDefault="0088413E" w:rsidP="004673BD">
      <w:pPr>
        <w:autoSpaceDE w:val="0"/>
        <w:autoSpaceDN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6B50F443" w14:textId="77777777" w:rsidR="0088413E" w:rsidRPr="002B3F5A" w:rsidRDefault="0088413E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«</w:t>
      </w:r>
      <w:r w:rsidRPr="002B3F5A">
        <w:rPr>
          <w:rFonts w:ascii="Times New Roman" w:hAnsi="Times New Roman"/>
          <w:bCs/>
          <w:sz w:val="28"/>
          <w:szCs w:val="28"/>
        </w:rPr>
        <w:t>Предоставление членам некоммерческих</w:t>
      </w:r>
    </w:p>
    <w:p w14:paraId="1BB78E53" w14:textId="77777777" w:rsidR="0088413E" w:rsidRPr="002B3F5A" w:rsidRDefault="0088413E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организаций садового или огородного</w:t>
      </w:r>
    </w:p>
    <w:p w14:paraId="6BDBD3DA" w14:textId="77777777" w:rsidR="0088413E" w:rsidRPr="002B3F5A" w:rsidRDefault="0088413E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bCs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земельного участка без проведения торгов</w:t>
      </w:r>
    </w:p>
    <w:p w14:paraId="6B5B39E5" w14:textId="14BFDF6E" w:rsidR="0088413E" w:rsidRDefault="0088413E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bCs/>
          <w:sz w:val="28"/>
          <w:szCs w:val="28"/>
        </w:rPr>
        <w:t>в собственность бесплатно</w:t>
      </w:r>
      <w:r w:rsidRPr="002B3F5A">
        <w:rPr>
          <w:rFonts w:ascii="Times New Roman" w:hAnsi="Times New Roman"/>
          <w:sz w:val="28"/>
          <w:szCs w:val="28"/>
        </w:rPr>
        <w:t>»</w:t>
      </w:r>
      <w:r w:rsidR="004673BD">
        <w:rPr>
          <w:rFonts w:ascii="Times New Roman" w:hAnsi="Times New Roman"/>
          <w:sz w:val="28"/>
          <w:szCs w:val="28"/>
        </w:rPr>
        <w:t>,</w:t>
      </w:r>
    </w:p>
    <w:p w14:paraId="290A2092" w14:textId="77777777" w:rsidR="004673BD" w:rsidRPr="004673BD" w:rsidRDefault="004673BD" w:rsidP="004673BD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4673BD">
        <w:rPr>
          <w:rFonts w:ascii="Times New Roman" w:hAnsi="Times New Roman"/>
          <w:sz w:val="28"/>
          <w:szCs w:val="28"/>
        </w:rPr>
        <w:t xml:space="preserve">утвержденному постановлением мэра муниципального образования </w:t>
      </w:r>
      <w:r w:rsidRPr="004673BD">
        <w:rPr>
          <w:rFonts w:ascii="Times New Roman" w:hAnsi="Times New Roman"/>
          <w:sz w:val="28"/>
          <w:szCs w:val="28"/>
        </w:rPr>
        <w:br/>
        <w:t xml:space="preserve">Ногликский муниципальный округ Сахалинской области </w:t>
      </w:r>
      <w:r w:rsidRPr="004673BD">
        <w:rPr>
          <w:rFonts w:ascii="Times New Roman" w:hAnsi="Times New Roman"/>
          <w:sz w:val="28"/>
          <w:szCs w:val="28"/>
        </w:rPr>
        <w:br/>
        <w:t>от</w:t>
      </w:r>
    </w:p>
    <w:p w14:paraId="1FEB458C" w14:textId="77777777" w:rsidR="004673BD" w:rsidRPr="002B3F5A" w:rsidRDefault="004673BD" w:rsidP="0088413E">
      <w:pPr>
        <w:autoSpaceDE w:val="0"/>
        <w:autoSpaceDN w:val="0"/>
        <w:adjustRightInd w:val="0"/>
        <w:ind w:left="4253" w:firstLine="0"/>
        <w:jc w:val="center"/>
        <w:rPr>
          <w:rFonts w:ascii="Times New Roman" w:hAnsi="Times New Roman"/>
          <w:sz w:val="28"/>
          <w:szCs w:val="28"/>
        </w:rPr>
      </w:pPr>
    </w:p>
    <w:p w14:paraId="520D693C" w14:textId="71DE45F4" w:rsidR="00EB1125" w:rsidRPr="002B3F5A" w:rsidRDefault="00EB1125" w:rsidP="008841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B3F5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8413E" w:rsidRPr="002B3F5A">
        <w:rPr>
          <w:rFonts w:ascii="Times New Roman" w:hAnsi="Times New Roman" w:cs="Times New Roman"/>
          <w:sz w:val="28"/>
          <w:szCs w:val="28"/>
        </w:rPr>
        <w:t>________</w:t>
      </w:r>
      <w:r w:rsidR="00A519D1" w:rsidRPr="002B3F5A">
        <w:rPr>
          <w:rFonts w:ascii="Times New Roman" w:hAnsi="Times New Roman" w:cs="Times New Roman"/>
          <w:sz w:val="28"/>
          <w:szCs w:val="28"/>
        </w:rPr>
        <w:t>_____</w:t>
      </w:r>
    </w:p>
    <w:p w14:paraId="678B0F24" w14:textId="77777777" w:rsidR="00EB1125" w:rsidRPr="002B3F5A" w:rsidRDefault="00EB1125" w:rsidP="008841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5CD0CAF1" w14:textId="62D6633A" w:rsidR="00EB1125" w:rsidRPr="002B3F5A" w:rsidRDefault="00EB1125" w:rsidP="002B3F5A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Физическое лицо:</w:t>
      </w:r>
    </w:p>
    <w:p w14:paraId="6D2FA1E6" w14:textId="500005EB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фамилия, имя, отчество (при наличии) ___________</w:t>
      </w:r>
    </w:p>
    <w:p w14:paraId="5762E09A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____________________________________________</w:t>
      </w:r>
    </w:p>
    <w:p w14:paraId="074F4B17" w14:textId="155B7D6C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место жительства _____________________________</w:t>
      </w:r>
    </w:p>
    <w:p w14:paraId="08006E5A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____________________________________________</w:t>
      </w:r>
    </w:p>
    <w:p w14:paraId="139620A1" w14:textId="71E742F1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документ, удостоверяющий личность____________</w:t>
      </w:r>
    </w:p>
    <w:p w14:paraId="016E813B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____________________________________________</w:t>
      </w:r>
    </w:p>
    <w:p w14:paraId="07606584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jc w:val="center"/>
        <w:rPr>
          <w:rFonts w:ascii="Times New Roman" w:hAnsi="Times New Roman"/>
        </w:rPr>
      </w:pPr>
      <w:r w:rsidRPr="002B3F5A">
        <w:rPr>
          <w:rFonts w:ascii="Times New Roman" w:hAnsi="Times New Roman"/>
        </w:rPr>
        <w:t xml:space="preserve">(серия, номер, кем и когда выдан) </w:t>
      </w:r>
    </w:p>
    <w:p w14:paraId="18232B75" w14:textId="183DC92D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почтовый адрес ______________________________</w:t>
      </w:r>
    </w:p>
    <w:p w14:paraId="1846F6D1" w14:textId="163EE892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адрес электронной почты ______________________</w:t>
      </w:r>
    </w:p>
    <w:p w14:paraId="757780CF" w14:textId="066CD541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номер телефона ______________________________</w:t>
      </w:r>
    </w:p>
    <w:p w14:paraId="74C2FDF1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</w:p>
    <w:p w14:paraId="7794EC00" w14:textId="593E2D0A" w:rsidR="00A519D1" w:rsidRPr="002B3F5A" w:rsidRDefault="002B3F5A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П</w:t>
      </w:r>
      <w:r w:rsidR="00A519D1" w:rsidRPr="002B3F5A">
        <w:rPr>
          <w:rFonts w:ascii="Times New Roman" w:hAnsi="Times New Roman"/>
          <w:sz w:val="28"/>
          <w:szCs w:val="28"/>
        </w:rPr>
        <w:t>редставитель заявителя:</w:t>
      </w:r>
    </w:p>
    <w:p w14:paraId="272EBA1B" w14:textId="030FF53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фамилия, имя, отчество (при наличии) ___________</w:t>
      </w:r>
    </w:p>
    <w:p w14:paraId="46A66C42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____________________________________________</w:t>
      </w:r>
    </w:p>
    <w:p w14:paraId="799400A2" w14:textId="77777777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документ, подтверждающий полномочия ________</w:t>
      </w:r>
    </w:p>
    <w:p w14:paraId="3DE92CD4" w14:textId="20C76168" w:rsidR="00A519D1" w:rsidRPr="002B3F5A" w:rsidRDefault="00A519D1" w:rsidP="00A519D1">
      <w:pPr>
        <w:widowControl w:val="0"/>
        <w:autoSpaceDE w:val="0"/>
        <w:autoSpaceDN w:val="0"/>
        <w:ind w:left="3119" w:firstLine="0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____________________________________________</w:t>
      </w:r>
    </w:p>
    <w:p w14:paraId="3569A319" w14:textId="48F14E45" w:rsidR="00A519D1" w:rsidRPr="002B3F5A" w:rsidRDefault="00A519D1" w:rsidP="00A519D1">
      <w:pPr>
        <w:widowControl w:val="0"/>
        <w:autoSpaceDE w:val="0"/>
        <w:autoSpaceDN w:val="0"/>
        <w:ind w:left="3119" w:firstLine="0"/>
        <w:jc w:val="center"/>
        <w:rPr>
          <w:rFonts w:ascii="Times New Roman" w:hAnsi="Times New Roman"/>
        </w:rPr>
      </w:pPr>
      <w:r w:rsidRPr="002B3F5A">
        <w:rPr>
          <w:rFonts w:ascii="Times New Roman" w:hAnsi="Times New Roman"/>
        </w:rPr>
        <w:t>(серия, номер, кем и когда выдан)</w:t>
      </w:r>
    </w:p>
    <w:p w14:paraId="42D0D574" w14:textId="251CCD70" w:rsidR="00EB1125" w:rsidRPr="00F833C1" w:rsidRDefault="00EB1125" w:rsidP="00A519D1">
      <w:pPr>
        <w:widowControl w:val="0"/>
        <w:autoSpaceDE w:val="0"/>
        <w:autoSpaceDN w:val="0"/>
        <w:ind w:left="2835" w:firstLine="0"/>
        <w:jc w:val="right"/>
        <w:rPr>
          <w:rFonts w:ascii="Times New Roman" w:hAnsi="Times New Roman"/>
          <w:sz w:val="28"/>
          <w:szCs w:val="28"/>
        </w:rPr>
      </w:pPr>
      <w:r w:rsidRPr="002B3F5A">
        <w:rPr>
          <w:rFonts w:ascii="Times New Roman" w:hAnsi="Times New Roman"/>
          <w:sz w:val="28"/>
          <w:szCs w:val="28"/>
        </w:rPr>
        <w:t>_____________________________</w:t>
      </w:r>
      <w:r w:rsidR="009A6E76" w:rsidRPr="00F833C1">
        <w:rPr>
          <w:rFonts w:ascii="Times New Roman" w:hAnsi="Times New Roman"/>
          <w:sz w:val="28"/>
          <w:szCs w:val="28"/>
        </w:rPr>
        <w:t>_______________</w:t>
      </w:r>
    </w:p>
    <w:p w14:paraId="6099A705" w14:textId="77777777" w:rsidR="00EB1125" w:rsidRPr="002B3F5A" w:rsidRDefault="00EB1125" w:rsidP="00A519D1">
      <w:pPr>
        <w:widowControl w:val="0"/>
        <w:autoSpaceDE w:val="0"/>
        <w:autoSpaceDN w:val="0"/>
        <w:ind w:left="2835" w:firstLine="0"/>
        <w:jc w:val="right"/>
        <w:rPr>
          <w:rFonts w:ascii="Times New Roman" w:hAnsi="Times New Roman"/>
          <w:sz w:val="28"/>
          <w:szCs w:val="28"/>
        </w:rPr>
      </w:pPr>
    </w:p>
    <w:p w14:paraId="34C61513" w14:textId="77777777" w:rsidR="00A519D1" w:rsidRPr="002B3F5A" w:rsidRDefault="00EB1125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Заявление о предоставлении земельного участка бесплатно</w:t>
      </w:r>
    </w:p>
    <w:p w14:paraId="3E425724" w14:textId="77777777" w:rsidR="00A519D1" w:rsidRPr="002B3F5A" w:rsidRDefault="00EB1125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в долевую собс</w:t>
      </w:r>
      <w:r w:rsidR="00A519D1" w:rsidRPr="002B3F5A">
        <w:rPr>
          <w:rFonts w:ascii="Times New Roman" w:eastAsia="Calibri" w:hAnsi="Times New Roman"/>
          <w:sz w:val="28"/>
          <w:szCs w:val="28"/>
          <w:lang w:eastAsia="en-US"/>
        </w:rPr>
        <w:t>твенность членам садоводческих,</w:t>
      </w:r>
    </w:p>
    <w:p w14:paraId="2E5A2441" w14:textId="1215D44D" w:rsidR="00EB1125" w:rsidRPr="002B3F5A" w:rsidRDefault="00EB1125" w:rsidP="00EA7321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огороднических и дачных некоммерческих объединений</w:t>
      </w:r>
    </w:p>
    <w:p w14:paraId="662C4766" w14:textId="48856B0B" w:rsidR="00A519D1" w:rsidRPr="002B3F5A" w:rsidRDefault="004673BD" w:rsidP="00A519D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От:</w:t>
      </w:r>
    </w:p>
    <w:tbl>
      <w:tblPr>
        <w:tblStyle w:val="21"/>
        <w:tblW w:w="9393" w:type="dxa"/>
        <w:tblLook w:val="04A0" w:firstRow="1" w:lastRow="0" w:firstColumn="1" w:lastColumn="0" w:noHBand="0" w:noVBand="1"/>
      </w:tblPr>
      <w:tblGrid>
        <w:gridCol w:w="938"/>
        <w:gridCol w:w="982"/>
        <w:gridCol w:w="2087"/>
        <w:gridCol w:w="2275"/>
        <w:gridCol w:w="1718"/>
        <w:gridCol w:w="1393"/>
      </w:tblGrid>
      <w:tr w:rsidR="00EB1125" w:rsidRPr="002B3F5A" w14:paraId="190A7775" w14:textId="77777777" w:rsidTr="00F833C1">
        <w:trPr>
          <w:trHeight w:val="1953"/>
        </w:trPr>
        <w:tc>
          <w:tcPr>
            <w:tcW w:w="938" w:type="dxa"/>
            <w:vAlign w:val="center"/>
          </w:tcPr>
          <w:p w14:paraId="7CA1C197" w14:textId="77777777" w:rsidR="00A519D1" w:rsidRPr="002B3F5A" w:rsidRDefault="00A519D1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3D33AA" w14:textId="648CBECE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82" w:type="dxa"/>
            <w:vAlign w:val="center"/>
          </w:tcPr>
          <w:p w14:paraId="21F3BEBA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087" w:type="dxa"/>
            <w:vAlign w:val="center"/>
          </w:tcPr>
          <w:p w14:paraId="1EE8A15E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ФИО представителей (при наличии)</w:t>
            </w:r>
          </w:p>
        </w:tc>
        <w:tc>
          <w:tcPr>
            <w:tcW w:w="2275" w:type="dxa"/>
            <w:vAlign w:val="center"/>
          </w:tcPr>
          <w:p w14:paraId="5D8344AD" w14:textId="46D99B35" w:rsidR="00EB1125" w:rsidRPr="002B3F5A" w:rsidRDefault="00F833C1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B1125" w:rsidRPr="002B3F5A">
              <w:rPr>
                <w:rFonts w:ascii="Times New Roman" w:hAnsi="Times New Roman"/>
                <w:sz w:val="28"/>
                <w:szCs w:val="28"/>
              </w:rPr>
              <w:t>окумент, удостоверяющий личность (серия, номер, кем и когда выдан, код подразделения)</w:t>
            </w:r>
          </w:p>
        </w:tc>
        <w:tc>
          <w:tcPr>
            <w:tcW w:w="1718" w:type="dxa"/>
            <w:vAlign w:val="center"/>
          </w:tcPr>
          <w:p w14:paraId="0FEE7D2A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Адрес постоянного проживания</w:t>
            </w:r>
          </w:p>
        </w:tc>
        <w:tc>
          <w:tcPr>
            <w:tcW w:w="1393" w:type="dxa"/>
            <w:vAlign w:val="center"/>
          </w:tcPr>
          <w:p w14:paraId="4B445F57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EB1125" w:rsidRPr="002B3F5A" w14:paraId="274E184E" w14:textId="77777777" w:rsidTr="00A519D1">
        <w:trPr>
          <w:trHeight w:val="437"/>
        </w:trPr>
        <w:tc>
          <w:tcPr>
            <w:tcW w:w="938" w:type="dxa"/>
          </w:tcPr>
          <w:p w14:paraId="419577BB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14:paraId="1E1F0B9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</w:tcPr>
          <w:p w14:paraId="280B69DB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14:paraId="58E8C887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14:paraId="7561D84E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5B40C7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125" w:rsidRPr="002B3F5A" w14:paraId="6E5F3C99" w14:textId="77777777" w:rsidTr="00A519D1">
        <w:trPr>
          <w:trHeight w:val="437"/>
        </w:trPr>
        <w:tc>
          <w:tcPr>
            <w:tcW w:w="938" w:type="dxa"/>
          </w:tcPr>
          <w:p w14:paraId="7A072639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14:paraId="7F525A4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</w:tcPr>
          <w:p w14:paraId="155D721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14:paraId="3CEDB2CB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14:paraId="05F0ED9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D682A9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125" w:rsidRPr="002B3F5A" w14:paraId="0533D2BC" w14:textId="77777777" w:rsidTr="00A519D1">
        <w:trPr>
          <w:trHeight w:val="437"/>
        </w:trPr>
        <w:tc>
          <w:tcPr>
            <w:tcW w:w="938" w:type="dxa"/>
          </w:tcPr>
          <w:p w14:paraId="56A4A40E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14:paraId="05368B46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</w:tcPr>
          <w:p w14:paraId="1889BC45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14:paraId="7708739C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14:paraId="1A4831FE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EB29CBC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125" w:rsidRPr="002B3F5A" w14:paraId="73496CD3" w14:textId="77777777" w:rsidTr="00A519D1">
        <w:trPr>
          <w:trHeight w:val="437"/>
        </w:trPr>
        <w:tc>
          <w:tcPr>
            <w:tcW w:w="938" w:type="dxa"/>
          </w:tcPr>
          <w:p w14:paraId="30282222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14:paraId="0EB22FCC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</w:tcPr>
          <w:p w14:paraId="64E0567C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14:paraId="0D62C7CA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14:paraId="219743B6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0D60DA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125" w:rsidRPr="002B3F5A" w14:paraId="68146DD9" w14:textId="77777777" w:rsidTr="00A519D1">
        <w:trPr>
          <w:trHeight w:val="437"/>
        </w:trPr>
        <w:tc>
          <w:tcPr>
            <w:tcW w:w="938" w:type="dxa"/>
          </w:tcPr>
          <w:p w14:paraId="62E0CE7D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14:paraId="655E8AB8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7" w:type="dxa"/>
          </w:tcPr>
          <w:p w14:paraId="76FC919A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</w:tcPr>
          <w:p w14:paraId="526ABC34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14:paraId="63C2E916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774D4CC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2C71291" w14:textId="1D587925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являющиеся членами __________________</w:t>
      </w:r>
      <w:r w:rsidR="00A519D1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14:paraId="5A2044BA" w14:textId="77777777" w:rsidR="00EB1125" w:rsidRPr="002B3F5A" w:rsidRDefault="00EB1125" w:rsidP="00F833C1">
      <w:pPr>
        <w:ind w:left="2268"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наименование некоммерческого объединения</w:t>
      </w:r>
    </w:p>
    <w:p w14:paraId="22F97DBF" w14:textId="77777777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5859CA9F" w14:textId="1247B480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Просим предоставить бесплатно в долевую собственность земельный участок пл</w:t>
      </w:r>
      <w:r w:rsidR="00A519D1" w:rsidRPr="002B3F5A">
        <w:rPr>
          <w:rFonts w:ascii="Times New Roman" w:eastAsia="Calibri" w:hAnsi="Times New Roman"/>
          <w:sz w:val="28"/>
          <w:szCs w:val="28"/>
          <w:lang w:eastAsia="en-US"/>
        </w:rPr>
        <w:t>ощадь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____________, расположенный на землях, составляющих территорию _____________________________________</w:t>
      </w:r>
      <w:r w:rsidR="00A519D1" w:rsidRPr="002B3F5A">
        <w:rPr>
          <w:rFonts w:ascii="Times New Roman" w:eastAsia="Calibri" w:hAnsi="Times New Roman"/>
          <w:sz w:val="28"/>
          <w:szCs w:val="28"/>
          <w:lang w:eastAsia="en-US"/>
        </w:rPr>
        <w:t>_____________________________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14:paraId="07BF257C" w14:textId="77777777" w:rsidR="00EB1125" w:rsidRPr="002B3F5A" w:rsidRDefault="00EB1125" w:rsidP="00EA7321">
      <w:pPr>
        <w:ind w:firstLine="0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наименование некоммерческого объединения</w:t>
      </w:r>
    </w:p>
    <w:p w14:paraId="4B0DB2DB" w14:textId="77777777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679346DC" w14:textId="77777777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Опись документов, прилагаемых к заявлению:</w:t>
      </w:r>
    </w:p>
    <w:p w14:paraId="181254D2" w14:textId="77777777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B1125" w:rsidRPr="002B3F5A" w14:paraId="074E3897" w14:textId="77777777" w:rsidTr="00EA7321">
        <w:tc>
          <w:tcPr>
            <w:tcW w:w="3115" w:type="dxa"/>
          </w:tcPr>
          <w:p w14:paraId="15F66FBD" w14:textId="77777777" w:rsidR="00A519D1" w:rsidRPr="002B3F5A" w:rsidRDefault="00A519D1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24CA92D" w14:textId="2A29699F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115" w:type="dxa"/>
          </w:tcPr>
          <w:p w14:paraId="2202CF42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115" w:type="dxa"/>
          </w:tcPr>
          <w:p w14:paraId="60D5DB62" w14:textId="77777777" w:rsidR="00EB1125" w:rsidRPr="002B3F5A" w:rsidRDefault="00EB1125" w:rsidP="00EA7321">
            <w:pPr>
              <w:ind w:firstLine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3F5A">
              <w:rPr>
                <w:rFonts w:ascii="Times New Roman" w:hAnsi="Times New Roman"/>
                <w:sz w:val="28"/>
                <w:szCs w:val="28"/>
              </w:rPr>
              <w:t>Кол-во (шт.)</w:t>
            </w:r>
          </w:p>
        </w:tc>
      </w:tr>
      <w:tr w:rsidR="00EB1125" w:rsidRPr="002B3F5A" w14:paraId="7D14A353" w14:textId="77777777" w:rsidTr="00EA7321">
        <w:tc>
          <w:tcPr>
            <w:tcW w:w="3115" w:type="dxa"/>
          </w:tcPr>
          <w:p w14:paraId="5EDDA13E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77F9DB0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5D164CA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1125" w:rsidRPr="002B3F5A" w14:paraId="64F12438" w14:textId="77777777" w:rsidTr="00EA7321">
        <w:tc>
          <w:tcPr>
            <w:tcW w:w="3115" w:type="dxa"/>
          </w:tcPr>
          <w:p w14:paraId="1BCA906E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5138761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93D6FA7" w14:textId="77777777" w:rsidR="00EB1125" w:rsidRPr="002B3F5A" w:rsidRDefault="00EB1125" w:rsidP="00EA7321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076E49" w14:textId="77777777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421E9640" w14:textId="521B3118" w:rsidR="00EB1125" w:rsidRPr="002B3F5A" w:rsidRDefault="00EB112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В соответствии с Федеральным законом от 27</w:t>
      </w:r>
      <w:r w:rsidR="00A519D1" w:rsidRPr="002B3F5A">
        <w:rPr>
          <w:rFonts w:ascii="Times New Roman" w:eastAsia="Calibri" w:hAnsi="Times New Roman"/>
          <w:sz w:val="28"/>
          <w:szCs w:val="28"/>
          <w:lang w:eastAsia="en-US"/>
        </w:rPr>
        <w:t>.07.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2006 № 152-ФЗ «О персональных данных» даю согласие на обработку моих персональных данных.</w:t>
      </w:r>
    </w:p>
    <w:p w14:paraId="3A6F4EC9" w14:textId="77777777" w:rsidR="00BA3C05" w:rsidRPr="002B3F5A" w:rsidRDefault="00BA3C0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4789F28D" w14:textId="77777777" w:rsidR="00BA3C05" w:rsidRPr="002B3F5A" w:rsidRDefault="00BA3C0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Результат предоставления услуги прошу:</w:t>
      </w:r>
    </w:p>
    <w:p w14:paraId="122AD88D" w14:textId="77777777" w:rsidR="00BA3C05" w:rsidRPr="002B3F5A" w:rsidRDefault="00BA3C0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Overlap w:val="never"/>
        <w:tblW w:w="93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8"/>
        <w:gridCol w:w="1441"/>
      </w:tblGrid>
      <w:tr w:rsidR="00BA3C05" w:rsidRPr="002B3F5A" w14:paraId="195FE30E" w14:textId="77777777" w:rsidTr="00A519D1">
        <w:trPr>
          <w:trHeight w:hRule="exact" w:val="70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25E16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022B3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A3C05" w:rsidRPr="002B3F5A" w14:paraId="42E70D04" w14:textId="77777777" w:rsidTr="00A519D1">
        <w:trPr>
          <w:trHeight w:hRule="exact" w:val="1022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964224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расположенном по адресу: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41F71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A3C05" w:rsidRPr="002B3F5A" w14:paraId="545F4A18" w14:textId="77777777" w:rsidTr="00A519D1">
        <w:trPr>
          <w:trHeight w:hRule="exact" w:val="70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B1990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t>направить на бумажном носителе на почтовый адрес: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06B40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BA3C05" w:rsidRPr="002B3F5A" w14:paraId="30F352AE" w14:textId="77777777" w:rsidTr="00A519D1">
        <w:trPr>
          <w:trHeight w:hRule="exact" w:val="547"/>
          <w:jc w:val="center"/>
        </w:trPr>
        <w:tc>
          <w:tcPr>
            <w:tcW w:w="9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A5E5F" w14:textId="77777777" w:rsidR="00BA3C05" w:rsidRPr="002B3F5A" w:rsidRDefault="00BA3C05" w:rsidP="00EA7321">
            <w:pPr>
              <w:ind w:firstLine="0"/>
              <w:contextualSpacing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3F5A">
              <w:rPr>
                <w:rFonts w:ascii="Times New Roman" w:eastAsia="Calibri" w:hAnsi="Times New Roman"/>
                <w:iCs/>
                <w:sz w:val="28"/>
                <w:szCs w:val="28"/>
                <w:lang w:eastAsia="en-US" w:bidi="ru-RU"/>
              </w:rPr>
              <w:t>Указывается один из перечисленных способов</w:t>
            </w:r>
          </w:p>
        </w:tc>
      </w:tr>
    </w:tbl>
    <w:p w14:paraId="1BA25371" w14:textId="77777777" w:rsidR="00BA3C05" w:rsidRPr="002B3F5A" w:rsidRDefault="00BA3C05" w:rsidP="00EA7321">
      <w:pPr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6BF86552" w14:textId="216008AA" w:rsidR="00A519D1" w:rsidRPr="002B3F5A" w:rsidRDefault="00A519D1" w:rsidP="00A519D1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«__</w:t>
      </w:r>
      <w:proofErr w:type="gramStart"/>
      <w:r w:rsidRPr="002B3F5A">
        <w:rPr>
          <w:rFonts w:ascii="Times New Roman" w:eastAsia="Calibri" w:hAnsi="Times New Roman"/>
          <w:sz w:val="28"/>
          <w:szCs w:val="28"/>
          <w:lang w:eastAsia="en-US"/>
        </w:rPr>
        <w:t>_»_</w:t>
      </w:r>
      <w:proofErr w:type="gramEnd"/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__________20__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_г.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/ _____________________________</w:t>
      </w:r>
    </w:p>
    <w:p w14:paraId="3353D8FA" w14:textId="48190BDA" w:rsidR="00A519D1" w:rsidRPr="002B3F5A" w:rsidRDefault="00A519D1" w:rsidP="00B1792F">
      <w:pPr>
        <w:ind w:firstLine="0"/>
        <w:jc w:val="center"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 xml:space="preserve">(дата)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 xml:space="preserve">(подпись)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>(фамилия, инициалы)</w:t>
      </w:r>
    </w:p>
    <w:p w14:paraId="32B7AEBC" w14:textId="77777777" w:rsidR="00A519D1" w:rsidRPr="002B3F5A" w:rsidRDefault="00A519D1" w:rsidP="00B1792F">
      <w:pPr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</w:p>
    <w:p w14:paraId="4BB739D0" w14:textId="7C39262A" w:rsidR="00A519D1" w:rsidRPr="002B3F5A" w:rsidRDefault="00A519D1" w:rsidP="00A519D1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«__</w:t>
      </w:r>
      <w:proofErr w:type="gramStart"/>
      <w:r w:rsidRPr="002B3F5A">
        <w:rPr>
          <w:rFonts w:ascii="Times New Roman" w:eastAsia="Calibri" w:hAnsi="Times New Roman"/>
          <w:sz w:val="28"/>
          <w:szCs w:val="28"/>
          <w:lang w:eastAsia="en-US"/>
        </w:rPr>
        <w:t>_»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</w:t>
      </w:r>
      <w:proofErr w:type="gramEnd"/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20__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_г.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______________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 xml:space="preserve"> / _____________________________</w:t>
      </w:r>
    </w:p>
    <w:p w14:paraId="4F31C065" w14:textId="79AF8480" w:rsidR="00A519D1" w:rsidRPr="002B3F5A" w:rsidRDefault="00A519D1" w:rsidP="00B1792F">
      <w:pPr>
        <w:ind w:firstLine="0"/>
        <w:jc w:val="center"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 xml:space="preserve">(дата)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 xml:space="preserve">(подпись)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>(фамилия, инициалы)</w:t>
      </w:r>
    </w:p>
    <w:p w14:paraId="42AEC8BE" w14:textId="77777777" w:rsidR="00A519D1" w:rsidRPr="002B3F5A" w:rsidRDefault="00A519D1" w:rsidP="00A519D1">
      <w:pPr>
        <w:ind w:firstLine="0"/>
        <w:rPr>
          <w:rFonts w:ascii="Times New Roman" w:eastAsia="Calibri" w:hAnsi="Times New Roman"/>
          <w:lang w:eastAsia="en-US"/>
        </w:rPr>
      </w:pPr>
    </w:p>
    <w:p w14:paraId="465809FF" w14:textId="15B4539A" w:rsidR="00A519D1" w:rsidRPr="002B3F5A" w:rsidRDefault="00A519D1" w:rsidP="00A519D1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 w:rsidRPr="002B3F5A">
        <w:rPr>
          <w:rFonts w:ascii="Times New Roman" w:eastAsia="Calibri" w:hAnsi="Times New Roman"/>
          <w:sz w:val="28"/>
          <w:szCs w:val="28"/>
          <w:lang w:eastAsia="en-US"/>
        </w:rPr>
        <w:t>«__</w:t>
      </w:r>
      <w:proofErr w:type="gramStart"/>
      <w:r w:rsidRPr="002B3F5A">
        <w:rPr>
          <w:rFonts w:ascii="Times New Roman" w:eastAsia="Calibri" w:hAnsi="Times New Roman"/>
          <w:sz w:val="28"/>
          <w:szCs w:val="28"/>
          <w:lang w:eastAsia="en-US"/>
        </w:rPr>
        <w:t>_»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</w:t>
      </w:r>
      <w:proofErr w:type="gramEnd"/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2B3F5A">
        <w:rPr>
          <w:rFonts w:ascii="Times New Roman" w:eastAsia="Calibri" w:hAnsi="Times New Roman"/>
          <w:sz w:val="28"/>
          <w:szCs w:val="28"/>
          <w:lang w:eastAsia="en-US"/>
        </w:rPr>
        <w:t>20__</w:t>
      </w:r>
      <w:r w:rsidR="00B1792F" w:rsidRPr="002B3F5A">
        <w:rPr>
          <w:rFonts w:ascii="Times New Roman" w:eastAsia="Calibri" w:hAnsi="Times New Roman"/>
          <w:sz w:val="28"/>
          <w:szCs w:val="28"/>
          <w:lang w:eastAsia="en-US"/>
        </w:rPr>
        <w:t>__г.____________ / ______________________________</w:t>
      </w:r>
    </w:p>
    <w:p w14:paraId="3A8467D5" w14:textId="5D7B1896" w:rsidR="00A519D1" w:rsidRPr="009A6E76" w:rsidRDefault="00A519D1" w:rsidP="00B1792F">
      <w:pPr>
        <w:ind w:firstLine="0"/>
        <w:jc w:val="center"/>
        <w:rPr>
          <w:rFonts w:ascii="Times New Roman" w:eastAsia="Calibri" w:hAnsi="Times New Roman"/>
          <w:lang w:eastAsia="en-US"/>
        </w:rPr>
      </w:pPr>
      <w:r w:rsidRPr="002B3F5A">
        <w:rPr>
          <w:rFonts w:ascii="Times New Roman" w:eastAsia="Calibri" w:hAnsi="Times New Roman"/>
          <w:lang w:eastAsia="en-US"/>
        </w:rPr>
        <w:t xml:space="preserve">(дата)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 xml:space="preserve">(подпись) </w:t>
      </w:r>
      <w:r w:rsidR="00B1792F" w:rsidRPr="002B3F5A">
        <w:rPr>
          <w:rFonts w:ascii="Times New Roman" w:eastAsia="Calibri" w:hAnsi="Times New Roman"/>
          <w:lang w:eastAsia="en-US"/>
        </w:rPr>
        <w:t xml:space="preserve">/ </w:t>
      </w:r>
      <w:r w:rsidRPr="002B3F5A">
        <w:rPr>
          <w:rFonts w:ascii="Times New Roman" w:eastAsia="Calibri" w:hAnsi="Times New Roman"/>
          <w:lang w:eastAsia="en-US"/>
        </w:rPr>
        <w:t>(фамилия, инициалы)</w:t>
      </w:r>
    </w:p>
    <w:sectPr w:rsidR="00A519D1" w:rsidRPr="009A6E76" w:rsidSect="004673BD">
      <w:headerReference w:type="default" r:id="rId9"/>
      <w:footerReference w:type="default" r:id="rId10"/>
      <w:pgSz w:w="11906" w:h="16838"/>
      <w:pgMar w:top="1134" w:right="851" w:bottom="284" w:left="1701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25D96" w14:textId="77777777" w:rsidR="0048695D" w:rsidRDefault="0048695D" w:rsidP="00AE5C63">
      <w:r>
        <w:separator/>
      </w:r>
    </w:p>
  </w:endnote>
  <w:endnote w:type="continuationSeparator" w:id="0">
    <w:p w14:paraId="612E1EAE" w14:textId="77777777" w:rsidR="0048695D" w:rsidRDefault="0048695D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40AEE" w14:textId="77777777" w:rsidR="0048695D" w:rsidRPr="002B3F5A" w:rsidRDefault="0048695D" w:rsidP="00AE5C63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6CF11" w14:textId="77777777" w:rsidR="0048695D" w:rsidRDefault="0048695D" w:rsidP="00AE5C63">
      <w:r>
        <w:separator/>
      </w:r>
    </w:p>
  </w:footnote>
  <w:footnote w:type="continuationSeparator" w:id="0">
    <w:p w14:paraId="6A602896" w14:textId="77777777" w:rsidR="0048695D" w:rsidRDefault="0048695D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5963623"/>
      <w:docPartObj>
        <w:docPartGallery w:val="Page Numbers (Top of Page)"/>
        <w:docPartUnique/>
      </w:docPartObj>
    </w:sdtPr>
    <w:sdtEndPr/>
    <w:sdtContent>
      <w:p w14:paraId="033A4795" w14:textId="20F036BB" w:rsidR="0048695D" w:rsidRDefault="0048695D">
        <w:pPr>
          <w:pStyle w:val="a4"/>
          <w:jc w:val="center"/>
        </w:pPr>
        <w:r w:rsidRPr="00DB4FBB">
          <w:rPr>
            <w:sz w:val="18"/>
            <w:szCs w:val="18"/>
          </w:rPr>
          <w:fldChar w:fldCharType="begin"/>
        </w:r>
        <w:r w:rsidRPr="00DB4FBB">
          <w:rPr>
            <w:sz w:val="18"/>
            <w:szCs w:val="18"/>
          </w:rPr>
          <w:instrText>PAGE   \* MERGEFORMAT</w:instrText>
        </w:r>
        <w:r w:rsidRPr="00DB4FBB">
          <w:rPr>
            <w:sz w:val="18"/>
            <w:szCs w:val="18"/>
          </w:rPr>
          <w:fldChar w:fldCharType="separate"/>
        </w:r>
        <w:r w:rsidR="009E5AAF">
          <w:rPr>
            <w:noProof/>
            <w:sz w:val="18"/>
            <w:szCs w:val="18"/>
          </w:rPr>
          <w:t>21</w:t>
        </w:r>
        <w:r w:rsidRPr="00DB4FBB">
          <w:rPr>
            <w:sz w:val="18"/>
            <w:szCs w:val="18"/>
          </w:rPr>
          <w:fldChar w:fldCharType="end"/>
        </w:r>
      </w:p>
    </w:sdtContent>
  </w:sdt>
  <w:p w14:paraId="1594F347" w14:textId="77777777" w:rsidR="0048695D" w:rsidRDefault="004869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F61FC"/>
    <w:multiLevelType w:val="hybridMultilevel"/>
    <w:tmpl w:val="BC8E473C"/>
    <w:lvl w:ilvl="0" w:tplc="4D787F20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E31036F"/>
    <w:multiLevelType w:val="multilevel"/>
    <w:tmpl w:val="5E789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" w15:restartNumberingAfterBreak="0">
    <w:nsid w:val="719E17FF"/>
    <w:multiLevelType w:val="hybridMultilevel"/>
    <w:tmpl w:val="B672B992"/>
    <w:lvl w:ilvl="0" w:tplc="EC8C7A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F4A1981"/>
    <w:multiLevelType w:val="multilevel"/>
    <w:tmpl w:val="5E789F7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2EE"/>
    <w:rsid w:val="00006513"/>
    <w:rsid w:val="00011E27"/>
    <w:rsid w:val="0004358D"/>
    <w:rsid w:val="00053BD0"/>
    <w:rsid w:val="00082B05"/>
    <w:rsid w:val="000856F5"/>
    <w:rsid w:val="000C309C"/>
    <w:rsid w:val="000E151B"/>
    <w:rsid w:val="000E410D"/>
    <w:rsid w:val="000E41E1"/>
    <w:rsid w:val="000F46CB"/>
    <w:rsid w:val="000F66C7"/>
    <w:rsid w:val="00106AD2"/>
    <w:rsid w:val="001158C7"/>
    <w:rsid w:val="00115A6F"/>
    <w:rsid w:val="00120913"/>
    <w:rsid w:val="00121DE2"/>
    <w:rsid w:val="00131B19"/>
    <w:rsid w:val="00140A96"/>
    <w:rsid w:val="0014690F"/>
    <w:rsid w:val="0016344E"/>
    <w:rsid w:val="00184D86"/>
    <w:rsid w:val="00185FEC"/>
    <w:rsid w:val="00192D78"/>
    <w:rsid w:val="00195495"/>
    <w:rsid w:val="001B2911"/>
    <w:rsid w:val="001B2C4B"/>
    <w:rsid w:val="001C6933"/>
    <w:rsid w:val="001D0806"/>
    <w:rsid w:val="001D7F25"/>
    <w:rsid w:val="001E05B5"/>
    <w:rsid w:val="001E1F9F"/>
    <w:rsid w:val="001E7A5F"/>
    <w:rsid w:val="001E7E58"/>
    <w:rsid w:val="001F14E6"/>
    <w:rsid w:val="001F3198"/>
    <w:rsid w:val="001F6525"/>
    <w:rsid w:val="00220F0F"/>
    <w:rsid w:val="00226D9F"/>
    <w:rsid w:val="0023674A"/>
    <w:rsid w:val="00241EB6"/>
    <w:rsid w:val="00250B8C"/>
    <w:rsid w:val="002666E8"/>
    <w:rsid w:val="0026750B"/>
    <w:rsid w:val="002979FB"/>
    <w:rsid w:val="002B3F5A"/>
    <w:rsid w:val="002D1171"/>
    <w:rsid w:val="002D313E"/>
    <w:rsid w:val="002D5FE6"/>
    <w:rsid w:val="002D7EE3"/>
    <w:rsid w:val="002E00B0"/>
    <w:rsid w:val="002E5832"/>
    <w:rsid w:val="002F336A"/>
    <w:rsid w:val="002F5C99"/>
    <w:rsid w:val="00300AA5"/>
    <w:rsid w:val="003042BB"/>
    <w:rsid w:val="00305A76"/>
    <w:rsid w:val="00312974"/>
    <w:rsid w:val="00315386"/>
    <w:rsid w:val="0031617C"/>
    <w:rsid w:val="00324109"/>
    <w:rsid w:val="0032786B"/>
    <w:rsid w:val="00331525"/>
    <w:rsid w:val="003368DB"/>
    <w:rsid w:val="00336A6A"/>
    <w:rsid w:val="003576C3"/>
    <w:rsid w:val="003605D6"/>
    <w:rsid w:val="0036157E"/>
    <w:rsid w:val="00364F8F"/>
    <w:rsid w:val="003652D2"/>
    <w:rsid w:val="00382431"/>
    <w:rsid w:val="003846FB"/>
    <w:rsid w:val="003916D9"/>
    <w:rsid w:val="003A4B7E"/>
    <w:rsid w:val="003A747E"/>
    <w:rsid w:val="003B2A92"/>
    <w:rsid w:val="003C7886"/>
    <w:rsid w:val="003D688C"/>
    <w:rsid w:val="003E17C7"/>
    <w:rsid w:val="003E4F86"/>
    <w:rsid w:val="003F740B"/>
    <w:rsid w:val="00406799"/>
    <w:rsid w:val="00410EAC"/>
    <w:rsid w:val="00420D6A"/>
    <w:rsid w:val="00436CC3"/>
    <w:rsid w:val="00444284"/>
    <w:rsid w:val="00450F06"/>
    <w:rsid w:val="00452804"/>
    <w:rsid w:val="00455D2F"/>
    <w:rsid w:val="00457339"/>
    <w:rsid w:val="004673BD"/>
    <w:rsid w:val="00467C94"/>
    <w:rsid w:val="00477D50"/>
    <w:rsid w:val="0048536B"/>
    <w:rsid w:val="0048695D"/>
    <w:rsid w:val="00487A63"/>
    <w:rsid w:val="00490A5E"/>
    <w:rsid w:val="004A3977"/>
    <w:rsid w:val="004C519E"/>
    <w:rsid w:val="004D3A4C"/>
    <w:rsid w:val="004D4616"/>
    <w:rsid w:val="004D7ABB"/>
    <w:rsid w:val="004F3F91"/>
    <w:rsid w:val="004F4A66"/>
    <w:rsid w:val="004F62BD"/>
    <w:rsid w:val="005059DF"/>
    <w:rsid w:val="00512E6C"/>
    <w:rsid w:val="00513644"/>
    <w:rsid w:val="0051684E"/>
    <w:rsid w:val="00520CBF"/>
    <w:rsid w:val="00532F06"/>
    <w:rsid w:val="00543D02"/>
    <w:rsid w:val="005463B2"/>
    <w:rsid w:val="00551A9D"/>
    <w:rsid w:val="00553660"/>
    <w:rsid w:val="005752B4"/>
    <w:rsid w:val="00582DAA"/>
    <w:rsid w:val="005854DB"/>
    <w:rsid w:val="00594B1E"/>
    <w:rsid w:val="005A0D84"/>
    <w:rsid w:val="005A5C91"/>
    <w:rsid w:val="005B0941"/>
    <w:rsid w:val="005D07F7"/>
    <w:rsid w:val="005D2CAB"/>
    <w:rsid w:val="005D6A8B"/>
    <w:rsid w:val="005E6DF2"/>
    <w:rsid w:val="005F70E4"/>
    <w:rsid w:val="0060268D"/>
    <w:rsid w:val="00604612"/>
    <w:rsid w:val="00604CB0"/>
    <w:rsid w:val="006069DB"/>
    <w:rsid w:val="0063057F"/>
    <w:rsid w:val="00631815"/>
    <w:rsid w:val="00636069"/>
    <w:rsid w:val="0063656F"/>
    <w:rsid w:val="00641FAB"/>
    <w:rsid w:val="00652DB4"/>
    <w:rsid w:val="00661D50"/>
    <w:rsid w:val="00663817"/>
    <w:rsid w:val="006931A2"/>
    <w:rsid w:val="006940CB"/>
    <w:rsid w:val="00696047"/>
    <w:rsid w:val="006A3F59"/>
    <w:rsid w:val="006A3FB5"/>
    <w:rsid w:val="006A7C73"/>
    <w:rsid w:val="006B0B47"/>
    <w:rsid w:val="006C1B78"/>
    <w:rsid w:val="006D0705"/>
    <w:rsid w:val="006D12F9"/>
    <w:rsid w:val="006D502C"/>
    <w:rsid w:val="006D68C0"/>
    <w:rsid w:val="006E691E"/>
    <w:rsid w:val="006E6D43"/>
    <w:rsid w:val="00701892"/>
    <w:rsid w:val="007045E4"/>
    <w:rsid w:val="007076D2"/>
    <w:rsid w:val="00707E53"/>
    <w:rsid w:val="00740DCE"/>
    <w:rsid w:val="007626CE"/>
    <w:rsid w:val="00773FB0"/>
    <w:rsid w:val="00784A9B"/>
    <w:rsid w:val="00787AFF"/>
    <w:rsid w:val="007927E2"/>
    <w:rsid w:val="007A2321"/>
    <w:rsid w:val="007B1D74"/>
    <w:rsid w:val="007B74B0"/>
    <w:rsid w:val="007D122C"/>
    <w:rsid w:val="007D1773"/>
    <w:rsid w:val="007E7BF6"/>
    <w:rsid w:val="00810518"/>
    <w:rsid w:val="00816C6A"/>
    <w:rsid w:val="00837A21"/>
    <w:rsid w:val="00841F15"/>
    <w:rsid w:val="00845273"/>
    <w:rsid w:val="00860658"/>
    <w:rsid w:val="008629FA"/>
    <w:rsid w:val="0086531C"/>
    <w:rsid w:val="00871E1A"/>
    <w:rsid w:val="0088413E"/>
    <w:rsid w:val="008A03A0"/>
    <w:rsid w:val="008A2A90"/>
    <w:rsid w:val="008B503D"/>
    <w:rsid w:val="008B52D2"/>
    <w:rsid w:val="008C09A0"/>
    <w:rsid w:val="008D59B4"/>
    <w:rsid w:val="008F5BE4"/>
    <w:rsid w:val="009053B7"/>
    <w:rsid w:val="00916231"/>
    <w:rsid w:val="009339D7"/>
    <w:rsid w:val="00953A37"/>
    <w:rsid w:val="009840DD"/>
    <w:rsid w:val="00987DB5"/>
    <w:rsid w:val="009A146F"/>
    <w:rsid w:val="009A6E76"/>
    <w:rsid w:val="009B4720"/>
    <w:rsid w:val="009C224E"/>
    <w:rsid w:val="009C451C"/>
    <w:rsid w:val="009C5968"/>
    <w:rsid w:val="009C6AA6"/>
    <w:rsid w:val="009D3106"/>
    <w:rsid w:val="009D3899"/>
    <w:rsid w:val="009E5AAF"/>
    <w:rsid w:val="009E5EB4"/>
    <w:rsid w:val="009E7A64"/>
    <w:rsid w:val="00A15DAE"/>
    <w:rsid w:val="00A202BE"/>
    <w:rsid w:val="00A215F7"/>
    <w:rsid w:val="00A30538"/>
    <w:rsid w:val="00A310D5"/>
    <w:rsid w:val="00A37DC3"/>
    <w:rsid w:val="00A42944"/>
    <w:rsid w:val="00A519D1"/>
    <w:rsid w:val="00A56E53"/>
    <w:rsid w:val="00A71A26"/>
    <w:rsid w:val="00A80F76"/>
    <w:rsid w:val="00A96A2B"/>
    <w:rsid w:val="00A96B96"/>
    <w:rsid w:val="00AA3A71"/>
    <w:rsid w:val="00AB27DC"/>
    <w:rsid w:val="00AC72C8"/>
    <w:rsid w:val="00AC7C93"/>
    <w:rsid w:val="00AD3B4B"/>
    <w:rsid w:val="00AD40F1"/>
    <w:rsid w:val="00AD424A"/>
    <w:rsid w:val="00AD657F"/>
    <w:rsid w:val="00AE5C63"/>
    <w:rsid w:val="00AE7CB2"/>
    <w:rsid w:val="00B10ED9"/>
    <w:rsid w:val="00B1402E"/>
    <w:rsid w:val="00B17791"/>
    <w:rsid w:val="00B1792F"/>
    <w:rsid w:val="00B17C72"/>
    <w:rsid w:val="00B25688"/>
    <w:rsid w:val="00B542E3"/>
    <w:rsid w:val="00B64EFD"/>
    <w:rsid w:val="00B771EB"/>
    <w:rsid w:val="00B80565"/>
    <w:rsid w:val="00B82947"/>
    <w:rsid w:val="00B84B11"/>
    <w:rsid w:val="00B90C72"/>
    <w:rsid w:val="00B92F2F"/>
    <w:rsid w:val="00BA3C05"/>
    <w:rsid w:val="00BB6ADD"/>
    <w:rsid w:val="00BC1A64"/>
    <w:rsid w:val="00BD0D2E"/>
    <w:rsid w:val="00BE3CC2"/>
    <w:rsid w:val="00BF6A62"/>
    <w:rsid w:val="00C02849"/>
    <w:rsid w:val="00C04E2D"/>
    <w:rsid w:val="00C305E3"/>
    <w:rsid w:val="00C33793"/>
    <w:rsid w:val="00C34DF6"/>
    <w:rsid w:val="00C4237A"/>
    <w:rsid w:val="00C5476F"/>
    <w:rsid w:val="00C6610D"/>
    <w:rsid w:val="00CC333D"/>
    <w:rsid w:val="00CE3BC4"/>
    <w:rsid w:val="00CE3C09"/>
    <w:rsid w:val="00CE6C4C"/>
    <w:rsid w:val="00CE70BF"/>
    <w:rsid w:val="00CF05FE"/>
    <w:rsid w:val="00D12794"/>
    <w:rsid w:val="00D131D9"/>
    <w:rsid w:val="00D1551C"/>
    <w:rsid w:val="00D15747"/>
    <w:rsid w:val="00D23EC1"/>
    <w:rsid w:val="00D34659"/>
    <w:rsid w:val="00D3668D"/>
    <w:rsid w:val="00D53778"/>
    <w:rsid w:val="00D63E68"/>
    <w:rsid w:val="00D67BD8"/>
    <w:rsid w:val="00D85FA5"/>
    <w:rsid w:val="00D93C9E"/>
    <w:rsid w:val="00D95311"/>
    <w:rsid w:val="00D961D4"/>
    <w:rsid w:val="00DB0624"/>
    <w:rsid w:val="00DB4FBB"/>
    <w:rsid w:val="00DC3A01"/>
    <w:rsid w:val="00DC3FAD"/>
    <w:rsid w:val="00DD56FF"/>
    <w:rsid w:val="00DF7897"/>
    <w:rsid w:val="00E07037"/>
    <w:rsid w:val="00E140F8"/>
    <w:rsid w:val="00E3789C"/>
    <w:rsid w:val="00E37B8A"/>
    <w:rsid w:val="00E609BC"/>
    <w:rsid w:val="00E60F01"/>
    <w:rsid w:val="00E74C0B"/>
    <w:rsid w:val="00E76643"/>
    <w:rsid w:val="00E91ACC"/>
    <w:rsid w:val="00E95D50"/>
    <w:rsid w:val="00E977D4"/>
    <w:rsid w:val="00EA0EFF"/>
    <w:rsid w:val="00EA395C"/>
    <w:rsid w:val="00EA7321"/>
    <w:rsid w:val="00EB1125"/>
    <w:rsid w:val="00EE2DE6"/>
    <w:rsid w:val="00EF1254"/>
    <w:rsid w:val="00EF2878"/>
    <w:rsid w:val="00EF5309"/>
    <w:rsid w:val="00F0339A"/>
    <w:rsid w:val="00F20D16"/>
    <w:rsid w:val="00F44E70"/>
    <w:rsid w:val="00F45CF7"/>
    <w:rsid w:val="00F729D7"/>
    <w:rsid w:val="00F72EDA"/>
    <w:rsid w:val="00F833C1"/>
    <w:rsid w:val="00F861B8"/>
    <w:rsid w:val="00F95181"/>
    <w:rsid w:val="00FA036A"/>
    <w:rsid w:val="00FA16A5"/>
    <w:rsid w:val="00FB720A"/>
    <w:rsid w:val="00FC2AA8"/>
    <w:rsid w:val="00FE0629"/>
    <w:rsid w:val="00FE6A4A"/>
    <w:rsid w:val="00FF2529"/>
    <w:rsid w:val="00FF2E3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14080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8695D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675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675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675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6750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character" w:styleId="a8">
    <w:name w:val="Emphasis"/>
    <w:qFormat/>
    <w:rsid w:val="004F3F9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F3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3F91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D59B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8D59B4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D59B4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8D59B4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2675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26750B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8D59B4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2675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d">
    <w:name w:val="Hyperlink"/>
    <w:basedOn w:val="a0"/>
    <w:rsid w:val="0026750B"/>
    <w:rPr>
      <w:color w:val="0000FF"/>
      <w:u w:val="none"/>
    </w:rPr>
  </w:style>
  <w:style w:type="paragraph" w:customStyle="1" w:styleId="Application">
    <w:name w:val="Application!Приложение"/>
    <w:rsid w:val="0026750B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6750B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6750B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6750B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26750B"/>
    <w:rPr>
      <w:sz w:val="28"/>
    </w:rPr>
  </w:style>
  <w:style w:type="paragraph" w:customStyle="1" w:styleId="ConsPlusNormal">
    <w:name w:val="ConsPlusNormal"/>
    <w:link w:val="ConsPlusNormal0"/>
    <w:rsid w:val="00AB27D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AB27DC"/>
    <w:rPr>
      <w:rFonts w:eastAsia="Times New Roman" w:cs="Calibri"/>
      <w:sz w:val="22"/>
    </w:rPr>
  </w:style>
  <w:style w:type="paragraph" w:styleId="ae">
    <w:name w:val="No Spacing"/>
    <w:uiPriority w:val="1"/>
    <w:qFormat/>
    <w:rsid w:val="00AD3B4B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3F740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table" w:styleId="af">
    <w:name w:val="Table Grid"/>
    <w:basedOn w:val="a1"/>
    <w:uiPriority w:val="39"/>
    <w:rsid w:val="0063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-semibold">
    <w:name w:val="font-semibold"/>
    <w:basedOn w:val="a"/>
    <w:rsid w:val="00184D8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0">
    <w:name w:val="footnote text"/>
    <w:basedOn w:val="a"/>
    <w:link w:val="af1"/>
    <w:uiPriority w:val="99"/>
    <w:semiHidden/>
    <w:unhideWhenUsed/>
    <w:rsid w:val="006D070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D0705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6D0705"/>
    <w:rPr>
      <w:vertAlign w:val="superscript"/>
    </w:rPr>
  </w:style>
  <w:style w:type="paragraph" w:styleId="af3">
    <w:name w:val="Normal (Web)"/>
    <w:basedOn w:val="a"/>
    <w:uiPriority w:val="99"/>
    <w:unhideWhenUsed/>
    <w:rsid w:val="00F95181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D7F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"/>
    <w:uiPriority w:val="39"/>
    <w:rsid w:val="00A71A2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3"/>
    <w:rsid w:val="00DC3FAD"/>
    <w:pPr>
      <w:ind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сновной текст1"/>
    <w:basedOn w:val="a"/>
    <w:rsid w:val="009B4720"/>
    <w:pPr>
      <w:widowControl w:val="0"/>
      <w:shd w:val="clear" w:color="auto" w:fill="FFFFFF"/>
      <w:spacing w:after="180" w:line="322" w:lineRule="exact"/>
      <w:ind w:firstLine="0"/>
    </w:pPr>
    <w:rPr>
      <w:rFonts w:ascii="Times New Roman" w:hAnsi="Times New Roman"/>
      <w:color w:val="000000"/>
      <w:sz w:val="27"/>
      <w:szCs w:val="27"/>
    </w:rPr>
  </w:style>
  <w:style w:type="table" w:customStyle="1" w:styleId="21">
    <w:name w:val="Сетка таблицы2"/>
    <w:basedOn w:val="a1"/>
    <w:next w:val="af"/>
    <w:uiPriority w:val="99"/>
    <w:rsid w:val="00EB1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9635&amp;dst=10012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89389606E44628B25BBD71C3E13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69656-E35F-4181-9D94-86BE2DA3C452}"/>
      </w:docPartPr>
      <w:docPartBody>
        <w:p w:rsidR="008F1529" w:rsidRDefault="008F1529" w:rsidP="008F1529">
          <w:pPr>
            <w:pStyle w:val="AA89389606E44628B25BBD71C3E13EB0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02D0D"/>
    <w:rsid w:val="00036C26"/>
    <w:rsid w:val="000C309C"/>
    <w:rsid w:val="000E349C"/>
    <w:rsid w:val="000E4A13"/>
    <w:rsid w:val="000E7F1D"/>
    <w:rsid w:val="00130528"/>
    <w:rsid w:val="00191E39"/>
    <w:rsid w:val="001B09E0"/>
    <w:rsid w:val="001B0C9F"/>
    <w:rsid w:val="001B2C4B"/>
    <w:rsid w:val="001C641E"/>
    <w:rsid w:val="001D6F94"/>
    <w:rsid w:val="001E425B"/>
    <w:rsid w:val="00207CBB"/>
    <w:rsid w:val="002838CB"/>
    <w:rsid w:val="00330596"/>
    <w:rsid w:val="0034692A"/>
    <w:rsid w:val="003846FB"/>
    <w:rsid w:val="003F23E3"/>
    <w:rsid w:val="00403568"/>
    <w:rsid w:val="00412714"/>
    <w:rsid w:val="00480B5E"/>
    <w:rsid w:val="00481F95"/>
    <w:rsid w:val="0048444B"/>
    <w:rsid w:val="004851E5"/>
    <w:rsid w:val="004B4044"/>
    <w:rsid w:val="004C7CF6"/>
    <w:rsid w:val="00507BDC"/>
    <w:rsid w:val="0052620F"/>
    <w:rsid w:val="0053097B"/>
    <w:rsid w:val="00554C9A"/>
    <w:rsid w:val="00563691"/>
    <w:rsid w:val="005B7B87"/>
    <w:rsid w:val="00611FFA"/>
    <w:rsid w:val="0068509B"/>
    <w:rsid w:val="00696047"/>
    <w:rsid w:val="006C21F5"/>
    <w:rsid w:val="006D12F9"/>
    <w:rsid w:val="007045E4"/>
    <w:rsid w:val="007253C2"/>
    <w:rsid w:val="00726BE3"/>
    <w:rsid w:val="00741D5D"/>
    <w:rsid w:val="00772B3C"/>
    <w:rsid w:val="00784A66"/>
    <w:rsid w:val="007B5FFE"/>
    <w:rsid w:val="007C5685"/>
    <w:rsid w:val="00887DA4"/>
    <w:rsid w:val="008956BF"/>
    <w:rsid w:val="008B2972"/>
    <w:rsid w:val="008C678B"/>
    <w:rsid w:val="008F1529"/>
    <w:rsid w:val="00906EA3"/>
    <w:rsid w:val="009606FC"/>
    <w:rsid w:val="009725FB"/>
    <w:rsid w:val="00A7544D"/>
    <w:rsid w:val="00A80F76"/>
    <w:rsid w:val="00A861FB"/>
    <w:rsid w:val="00AF5EA1"/>
    <w:rsid w:val="00B165E4"/>
    <w:rsid w:val="00B90D9C"/>
    <w:rsid w:val="00BA1DB5"/>
    <w:rsid w:val="00BE5682"/>
    <w:rsid w:val="00C647D6"/>
    <w:rsid w:val="00C95804"/>
    <w:rsid w:val="00CE1D34"/>
    <w:rsid w:val="00CE3B37"/>
    <w:rsid w:val="00CF735B"/>
    <w:rsid w:val="00D15794"/>
    <w:rsid w:val="00D3714D"/>
    <w:rsid w:val="00D400F8"/>
    <w:rsid w:val="00DA1510"/>
    <w:rsid w:val="00DD5310"/>
    <w:rsid w:val="00DE7F47"/>
    <w:rsid w:val="00E15EDC"/>
    <w:rsid w:val="00E32B2B"/>
    <w:rsid w:val="00E4459C"/>
    <w:rsid w:val="00F441B4"/>
    <w:rsid w:val="00F877EE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47D6"/>
    <w:rPr>
      <w:color w:val="808080"/>
    </w:rPr>
  </w:style>
  <w:style w:type="paragraph" w:customStyle="1" w:styleId="AA89389606E44628B25BBD71C3E13EB0">
    <w:name w:val="AA89389606E44628B25BBD71C3E13EB0"/>
    <w:rsid w:val="008F1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36196-ABAA-444C-9E5F-33DB8F5E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0</TotalTime>
  <Pages>21</Pages>
  <Words>5235</Words>
  <Characters>29845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Думанская Анжела Валерьевна</dc:creator>
  <cp:keywords/>
  <dc:description/>
  <cp:lastModifiedBy>Елена П. Семибратова</cp:lastModifiedBy>
  <cp:revision>3</cp:revision>
  <cp:lastPrinted>2025-10-01T05:19:00Z</cp:lastPrinted>
  <dcterms:created xsi:type="dcterms:W3CDTF">2026-07-03T07:38:00Z</dcterms:created>
  <dcterms:modified xsi:type="dcterms:W3CDTF">2026-07-05T22:29:00Z</dcterms:modified>
</cp:coreProperties>
</file>